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bottomFromText="720" w:vertAnchor="page" w:horzAnchor="margin" w:tblpY="4354"/>
        <w:tblW w:w="5000" w:type="pct"/>
        <w:tblLook w:val="00A0"/>
      </w:tblPr>
      <w:tblGrid>
        <w:gridCol w:w="9570"/>
      </w:tblGrid>
      <w:tr w:rsidR="00DD7FB2" w:rsidRPr="004B380D" w:rsidTr="00EC0488">
        <w:trPr>
          <w:trHeight w:val="1152"/>
        </w:trPr>
        <w:tc>
          <w:tcPr>
            <w:tcW w:w="0" w:type="auto"/>
            <w:vAlign w:val="bottom"/>
          </w:tcPr>
          <w:tbl>
            <w:tblPr>
              <w:tblpPr w:leftFromText="187" w:rightFromText="187" w:bottomFromText="720" w:vertAnchor="page" w:horzAnchor="margin" w:tblpXSpec="center" w:tblpY="1769"/>
              <w:tblOverlap w:val="never"/>
              <w:tblW w:w="5000" w:type="pct"/>
              <w:tblLook w:val="00A0"/>
            </w:tblPr>
            <w:tblGrid>
              <w:gridCol w:w="9354"/>
            </w:tblGrid>
            <w:tr w:rsidR="00DD7FB2" w:rsidRPr="004B380D" w:rsidTr="00EC0488">
              <w:tc>
                <w:tcPr>
                  <w:tcW w:w="10204" w:type="dxa"/>
                </w:tcPr>
                <w:p w:rsidR="00DD7FB2" w:rsidRPr="005634E6" w:rsidRDefault="00DD7FB2" w:rsidP="00EC0488">
                  <w:pPr>
                    <w:pBdr>
                      <w:bottom w:val="single" w:sz="8" w:space="4" w:color="4F81BD"/>
                    </w:pBdr>
                    <w:spacing w:after="0" w:line="240" w:lineRule="auto"/>
                    <w:contextualSpacing/>
                    <w:jc w:val="center"/>
                    <w:rPr>
                      <w:rFonts w:ascii="Cambria" w:hAnsi="Cambria"/>
                      <w:b/>
                      <w:spacing w:val="5"/>
                      <w:kern w:val="28"/>
                      <w:sz w:val="52"/>
                      <w:szCs w:val="52"/>
                    </w:rPr>
                  </w:pPr>
                  <w:r w:rsidRPr="005634E6">
                    <w:rPr>
                      <w:rFonts w:ascii="Cambria" w:hAnsi="Cambria"/>
                      <w:b/>
                      <w:spacing w:val="5"/>
                      <w:kern w:val="28"/>
                      <w:sz w:val="52"/>
                      <w:szCs w:val="52"/>
                    </w:rPr>
                    <w:t>План работы</w:t>
                  </w:r>
                </w:p>
                <w:p w:rsidR="00DD7FB2" w:rsidRPr="005634E6" w:rsidRDefault="00DD7FB2" w:rsidP="00EC0488">
                  <w:pPr>
                    <w:pBdr>
                      <w:bottom w:val="single" w:sz="8" w:space="4" w:color="4F81BD"/>
                    </w:pBdr>
                    <w:spacing w:after="0" w:line="240" w:lineRule="auto"/>
                    <w:contextualSpacing/>
                    <w:jc w:val="center"/>
                    <w:rPr>
                      <w:rFonts w:ascii="Cambria" w:hAnsi="Cambria"/>
                      <w:b/>
                      <w:spacing w:val="5"/>
                      <w:kern w:val="28"/>
                      <w:sz w:val="52"/>
                      <w:szCs w:val="52"/>
                    </w:rPr>
                  </w:pPr>
                  <w:r w:rsidRPr="005634E6">
                    <w:rPr>
                      <w:rFonts w:ascii="Cambria" w:hAnsi="Cambria"/>
                      <w:b/>
                      <w:spacing w:val="5"/>
                      <w:kern w:val="28"/>
                      <w:sz w:val="52"/>
                      <w:szCs w:val="52"/>
                    </w:rPr>
                    <w:t xml:space="preserve">районного методического объединения учителей информатики и ИКТ </w:t>
                  </w:r>
                </w:p>
                <w:p w:rsidR="00DD7FB2" w:rsidRPr="004B380D" w:rsidRDefault="00DD7FB2" w:rsidP="00EC0488">
                  <w:pPr>
                    <w:pBdr>
                      <w:bottom w:val="single" w:sz="8" w:space="4" w:color="4F81BD"/>
                    </w:pBdr>
                    <w:spacing w:after="0" w:line="240" w:lineRule="auto"/>
                    <w:contextualSpacing/>
                    <w:jc w:val="center"/>
                    <w:rPr>
                      <w:rFonts w:ascii="Cambria" w:hAnsi="Cambria"/>
                      <w:spacing w:val="5"/>
                      <w:kern w:val="28"/>
                      <w:sz w:val="140"/>
                      <w:szCs w:val="140"/>
                    </w:rPr>
                  </w:pPr>
                  <w:r w:rsidRPr="005634E6">
                    <w:rPr>
                      <w:rFonts w:ascii="Cambria" w:hAnsi="Cambria"/>
                      <w:b/>
                      <w:spacing w:val="5"/>
                      <w:kern w:val="28"/>
                      <w:sz w:val="52"/>
                      <w:szCs w:val="52"/>
                    </w:rPr>
                    <w:t>на 2016/2017 учебный год.</w:t>
                  </w:r>
                </w:p>
              </w:tc>
            </w:tr>
            <w:tr w:rsidR="00DD7FB2" w:rsidRPr="004B380D" w:rsidTr="00EC0488">
              <w:tc>
                <w:tcPr>
                  <w:tcW w:w="0" w:type="auto"/>
                  <w:vAlign w:val="bottom"/>
                </w:tcPr>
                <w:p w:rsidR="00DD7FB2" w:rsidRPr="004B380D" w:rsidRDefault="00DD7FB2" w:rsidP="00EC0488">
                  <w:pPr>
                    <w:numPr>
                      <w:ilvl w:val="1"/>
                      <w:numId w:val="0"/>
                    </w:numPr>
                    <w:spacing w:after="0" w:line="240" w:lineRule="auto"/>
                    <w:jc w:val="both"/>
                    <w:rPr>
                      <w:rFonts w:ascii="Cambria" w:hAnsi="Cambria"/>
                      <w:i/>
                      <w:iCs/>
                      <w:spacing w:val="15"/>
                      <w:sz w:val="24"/>
                      <w:szCs w:val="24"/>
                    </w:rPr>
                  </w:pPr>
                </w:p>
              </w:tc>
            </w:tr>
            <w:tr w:rsidR="00DD7FB2" w:rsidRPr="004B380D" w:rsidTr="00EC0488">
              <w:trPr>
                <w:trHeight w:val="1152"/>
              </w:trPr>
              <w:tc>
                <w:tcPr>
                  <w:tcW w:w="0" w:type="auto"/>
                  <w:vAlign w:val="bottom"/>
                </w:tcPr>
                <w:p w:rsidR="00DD7FB2" w:rsidRPr="004B380D" w:rsidRDefault="00DD7FB2" w:rsidP="005634E6">
                  <w:pPr>
                    <w:spacing w:after="0" w:line="480" w:lineRule="auto"/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DD7FB2" w:rsidRPr="004B380D" w:rsidRDefault="00DD7FB2" w:rsidP="00EC0488">
            <w:pPr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DD7FB2" w:rsidRPr="004B380D" w:rsidRDefault="00DD7FB2" w:rsidP="004B380D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en-US"/>
        </w:rPr>
      </w:pPr>
    </w:p>
    <w:tbl>
      <w:tblPr>
        <w:tblW w:w="0" w:type="auto"/>
        <w:tblLook w:val="00A0"/>
      </w:tblPr>
      <w:tblGrid>
        <w:gridCol w:w="3645"/>
        <w:gridCol w:w="2219"/>
        <w:gridCol w:w="3706"/>
      </w:tblGrid>
      <w:tr w:rsidR="00DD7FB2" w:rsidRPr="004B380D" w:rsidTr="00EC0488">
        <w:tc>
          <w:tcPr>
            <w:tcW w:w="3686" w:type="dxa"/>
          </w:tcPr>
          <w:p w:rsidR="00DD7FB2" w:rsidRPr="004B380D" w:rsidRDefault="00DD7FB2" w:rsidP="00EC048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 w:rsidRPr="004B380D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Рассмотрен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 xml:space="preserve"> </w:t>
            </w:r>
            <w:r w:rsidRPr="004B380D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 xml:space="preserve"> и принят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 xml:space="preserve"> </w:t>
            </w:r>
          </w:p>
          <w:p w:rsidR="00DD7FB2" w:rsidRPr="004B380D" w:rsidRDefault="00DD7FB2" w:rsidP="00EC048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 w:rsidRPr="004B380D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 xml:space="preserve">на заседании РМО </w:t>
            </w:r>
          </w:p>
          <w:p w:rsidR="00DD7FB2" w:rsidRPr="004B380D" w:rsidRDefault="00DD7FB2" w:rsidP="00EC048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 w:rsidRPr="004B380D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>учителей информатики и ИКТ  26  августа 2016 года</w:t>
            </w:r>
          </w:p>
          <w:p w:rsidR="00DD7FB2" w:rsidRPr="004B380D" w:rsidRDefault="00DD7FB2" w:rsidP="00EC048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</w:tcPr>
          <w:p w:rsidR="00DD7FB2" w:rsidRPr="004B380D" w:rsidRDefault="00DD7FB2" w:rsidP="00EC048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3792" w:type="dxa"/>
          </w:tcPr>
          <w:p w:rsidR="00DD7FB2" w:rsidRPr="004B380D" w:rsidRDefault="00DD7FB2" w:rsidP="00EC048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</w:pPr>
            <w:r w:rsidRPr="004B380D">
              <w:rPr>
                <w:rFonts w:ascii="Times New Roman" w:hAnsi="Times New Roman"/>
                <w:b/>
                <w:i/>
                <w:sz w:val="28"/>
                <w:szCs w:val="28"/>
                <w:lang w:eastAsia="en-US"/>
              </w:rPr>
              <w:t xml:space="preserve">    </w:t>
            </w:r>
          </w:p>
        </w:tc>
      </w:tr>
    </w:tbl>
    <w:p w:rsidR="00DD7FB2" w:rsidRPr="00CC1A2E" w:rsidRDefault="00DD7FB2" w:rsidP="004B380D">
      <w:pPr>
        <w:spacing w:line="480" w:lineRule="auto"/>
        <w:rPr>
          <w:rFonts w:ascii="Century Schoolbook" w:hAnsi="Century Schoolbook"/>
          <w:b/>
          <w:color w:val="0F243E"/>
          <w:sz w:val="40"/>
          <w:szCs w:val="40"/>
        </w:rPr>
      </w:pPr>
    </w:p>
    <w:p w:rsidR="00DD7FB2" w:rsidRDefault="00DD7FB2" w:rsidP="004B380D">
      <w:pPr>
        <w:rPr>
          <w:rFonts w:ascii="Times New Roman" w:hAnsi="Times New Roman"/>
          <w:b/>
          <w:i/>
          <w:color w:val="0F243E"/>
          <w:sz w:val="28"/>
          <w:szCs w:val="28"/>
        </w:rPr>
      </w:pPr>
    </w:p>
    <w:p w:rsidR="00DD7FB2" w:rsidRDefault="00DD7FB2" w:rsidP="004B380D">
      <w:pPr>
        <w:rPr>
          <w:rFonts w:ascii="Times New Roman" w:hAnsi="Times New Roman"/>
          <w:b/>
          <w:i/>
          <w:color w:val="0F243E"/>
          <w:sz w:val="28"/>
          <w:szCs w:val="28"/>
        </w:rPr>
      </w:pPr>
    </w:p>
    <w:p w:rsidR="00DD7FB2" w:rsidRDefault="00DD7FB2" w:rsidP="004B380D">
      <w:pPr>
        <w:rPr>
          <w:rFonts w:ascii="Times New Roman" w:hAnsi="Times New Roman"/>
          <w:b/>
          <w:i/>
          <w:color w:val="0F243E"/>
          <w:sz w:val="28"/>
          <w:szCs w:val="28"/>
        </w:rPr>
      </w:pPr>
    </w:p>
    <w:p w:rsidR="00DD7FB2" w:rsidRDefault="00DD7FB2" w:rsidP="004B380D">
      <w:pPr>
        <w:rPr>
          <w:rFonts w:ascii="Times New Roman" w:hAnsi="Times New Roman"/>
          <w:b/>
          <w:i/>
          <w:color w:val="0F243E"/>
          <w:sz w:val="28"/>
          <w:szCs w:val="28"/>
        </w:rPr>
      </w:pPr>
    </w:p>
    <w:p w:rsidR="00DD7FB2" w:rsidRDefault="00DD7FB2" w:rsidP="004B380D">
      <w:pPr>
        <w:rPr>
          <w:rFonts w:ascii="Times New Roman" w:hAnsi="Times New Roman"/>
          <w:b/>
          <w:i/>
          <w:color w:val="0F243E"/>
          <w:sz w:val="28"/>
          <w:szCs w:val="28"/>
        </w:rPr>
      </w:pPr>
    </w:p>
    <w:p w:rsidR="00DD7FB2" w:rsidRDefault="00DD7FB2" w:rsidP="004B380D">
      <w:pPr>
        <w:rPr>
          <w:rFonts w:ascii="Times New Roman" w:hAnsi="Times New Roman"/>
          <w:b/>
          <w:i/>
          <w:color w:val="0F243E"/>
          <w:sz w:val="28"/>
          <w:szCs w:val="28"/>
        </w:rPr>
      </w:pPr>
    </w:p>
    <w:p w:rsidR="00DD7FB2" w:rsidRDefault="00DD7FB2" w:rsidP="004B380D">
      <w:pPr>
        <w:rPr>
          <w:rFonts w:ascii="Times New Roman" w:hAnsi="Times New Roman"/>
          <w:b/>
          <w:i/>
          <w:color w:val="0F243E"/>
          <w:sz w:val="28"/>
          <w:szCs w:val="28"/>
        </w:rPr>
      </w:pPr>
    </w:p>
    <w:p w:rsidR="00DD7FB2" w:rsidRPr="00CC1A2E" w:rsidRDefault="00DD7FB2" w:rsidP="005634E6">
      <w:pPr>
        <w:jc w:val="center"/>
        <w:rPr>
          <w:rFonts w:ascii="Times New Roman" w:hAnsi="Times New Roman"/>
          <w:b/>
          <w:i/>
          <w:color w:val="0F243E"/>
          <w:sz w:val="28"/>
          <w:szCs w:val="28"/>
        </w:rPr>
      </w:pPr>
      <w:r>
        <w:rPr>
          <w:rFonts w:ascii="Times New Roman" w:hAnsi="Times New Roman"/>
          <w:b/>
          <w:i/>
          <w:color w:val="0F243E"/>
          <w:sz w:val="28"/>
          <w:szCs w:val="28"/>
        </w:rPr>
        <w:t>А</w:t>
      </w:r>
      <w:r w:rsidRPr="00CC1A2E">
        <w:rPr>
          <w:rFonts w:ascii="Times New Roman" w:hAnsi="Times New Roman"/>
          <w:b/>
          <w:i/>
          <w:color w:val="0F243E"/>
          <w:sz w:val="28"/>
          <w:szCs w:val="28"/>
        </w:rPr>
        <w:t>нализ работы районного методического объединения учителей информатики и ИКТ Пестречинского района за 2015-2016 учебный год</w:t>
      </w:r>
    </w:p>
    <w:p w:rsidR="00DD7FB2" w:rsidRPr="004B380D" w:rsidRDefault="00DD7FB2" w:rsidP="00C56074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 xml:space="preserve">Целью работы районного методического объединения учителей информатики  Пестречинского района в 2015-2016 году стало повышение эффективности преподавания математики и информатики через применение системно-деятельностного подхода, непрерывное совершенствование профессионального уровня и педагогического мастерства учителей. </w:t>
      </w:r>
    </w:p>
    <w:p w:rsidR="00DD7FB2" w:rsidRPr="004B380D" w:rsidRDefault="00DD7FB2" w:rsidP="00DC1831">
      <w:pPr>
        <w:jc w:val="both"/>
        <w:rPr>
          <w:rFonts w:ascii="Times New Roman" w:hAnsi="Times New Roman"/>
          <w:i/>
          <w:color w:val="0F243E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 xml:space="preserve">Методическое объединение работало над темой </w:t>
      </w:r>
      <w:r w:rsidRPr="004B380D">
        <w:rPr>
          <w:rFonts w:ascii="Times New Roman" w:hAnsi="Times New Roman"/>
          <w:i/>
          <w:color w:val="0F243E"/>
          <w:sz w:val="24"/>
          <w:szCs w:val="24"/>
        </w:rPr>
        <w:t>«Развитие  профессиональной компетентности педагога, как фактор повышения качества образования  в условиях подготовки к введению ФГОС».</w:t>
      </w:r>
    </w:p>
    <w:p w:rsidR="00DD7FB2" w:rsidRPr="004B380D" w:rsidRDefault="00DD7FB2" w:rsidP="00DC1831">
      <w:pPr>
        <w:ind w:firstLine="284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 xml:space="preserve">      Основными задачами на 2015-2016  учебный год  являлись:</w:t>
      </w:r>
    </w:p>
    <w:p w:rsidR="00DD7FB2" w:rsidRPr="004B380D" w:rsidRDefault="00DD7FB2" w:rsidP="00DC1831">
      <w:pPr>
        <w:numPr>
          <w:ilvl w:val="0"/>
          <w:numId w:val="6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>Создание необходимых организационно-педагогических условий для совершенствования профессиональной компетентности членов МО через систематизацию, обобщение и пропаганду передового педагогического опыта.</w:t>
      </w:r>
    </w:p>
    <w:p w:rsidR="00DD7FB2" w:rsidRPr="004B380D" w:rsidRDefault="00DD7FB2" w:rsidP="00DC1831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>развитие творческих способностей обучающихся  во внеурочное время;</w:t>
      </w:r>
    </w:p>
    <w:p w:rsidR="00DD7FB2" w:rsidRPr="004B380D" w:rsidRDefault="00DD7FB2" w:rsidP="00DC1831">
      <w:pPr>
        <w:widowControl w:val="0"/>
        <w:numPr>
          <w:ilvl w:val="0"/>
          <w:numId w:val="6"/>
        </w:numPr>
        <w:shd w:val="clear" w:color="auto" w:fill="FFFFFF"/>
        <w:tabs>
          <w:tab w:val="left" w:pos="377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pacing w:val="1"/>
          <w:sz w:val="24"/>
          <w:szCs w:val="24"/>
        </w:rPr>
        <w:t xml:space="preserve">изучение современных подходов в преподавании дисциплин </w:t>
      </w:r>
      <w:r w:rsidRPr="004B380D">
        <w:rPr>
          <w:rFonts w:ascii="Times New Roman" w:hAnsi="Times New Roman"/>
          <w:spacing w:val="3"/>
          <w:sz w:val="24"/>
          <w:szCs w:val="24"/>
        </w:rPr>
        <w:t xml:space="preserve">естественно-математического цикла в основной и </w:t>
      </w:r>
      <w:r w:rsidRPr="004B380D">
        <w:rPr>
          <w:rFonts w:ascii="Times New Roman" w:hAnsi="Times New Roman"/>
          <w:spacing w:val="-2"/>
          <w:sz w:val="24"/>
          <w:szCs w:val="24"/>
        </w:rPr>
        <w:t>старшей школе, подготовка к переходу на ФГОС в основную школу.</w:t>
      </w:r>
    </w:p>
    <w:p w:rsidR="00DD7FB2" w:rsidRPr="004B380D" w:rsidRDefault="00DD7FB2" w:rsidP="00DC1831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>внедрение новых технологий для повышения творческой активности учащихся  и повышения  их мотивации в обучении;</w:t>
      </w:r>
    </w:p>
    <w:p w:rsidR="00DD7FB2" w:rsidRPr="004B380D" w:rsidRDefault="00DD7FB2" w:rsidP="00DC1831">
      <w:pPr>
        <w:pStyle w:val="ListParagraph"/>
        <w:numPr>
          <w:ilvl w:val="0"/>
          <w:numId w:val="6"/>
        </w:numPr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 xml:space="preserve">совершенствовать методы подготовки учащихся к итоговой аттестации.      </w:t>
      </w:r>
    </w:p>
    <w:p w:rsidR="00DD7FB2" w:rsidRPr="004B380D" w:rsidRDefault="00DD7FB2" w:rsidP="00B50879">
      <w:pPr>
        <w:pStyle w:val="NormalWeb"/>
        <w:shd w:val="clear" w:color="auto" w:fill="FFFFFF"/>
        <w:spacing w:before="0" w:beforeAutospacing="0" w:after="0" w:afterAutospacing="0" w:line="360" w:lineRule="auto"/>
        <w:ind w:left="540" w:hanging="540"/>
      </w:pPr>
      <w:r w:rsidRPr="004B380D">
        <w:rPr>
          <w:rStyle w:val="Strong"/>
          <w:i/>
          <w:color w:val="0F243E"/>
        </w:rPr>
        <w:t>Поставленные задачи РМО реализовались через следующие виды деятельности:</w:t>
      </w:r>
      <w:r w:rsidRPr="004B380D">
        <w:br/>
        <w:t>• Проведение семинаров и практикумов;</w:t>
      </w:r>
    </w:p>
    <w:p w:rsidR="00DD7FB2" w:rsidRPr="004B380D" w:rsidRDefault="00DD7FB2" w:rsidP="00B50879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 w:line="360" w:lineRule="auto"/>
      </w:pPr>
      <w:r w:rsidRPr="004B380D">
        <w:t xml:space="preserve">Проведение консультаций  для молодых учителей по актуальным проблемам преподавания информатики; </w:t>
      </w:r>
      <w:r w:rsidRPr="004B380D">
        <w:br/>
        <w:t>• Анализ проведения школьного и районного тура  олимпиады по информатике;</w:t>
      </w:r>
      <w:r w:rsidRPr="004B380D">
        <w:br/>
        <w:t>• Изучение педагогического опыта учителей;</w:t>
      </w:r>
      <w:r w:rsidRPr="004B380D">
        <w:br/>
        <w:t>•  Творческие отчёты учителей;</w:t>
      </w:r>
      <w:r w:rsidRPr="004B380D">
        <w:br/>
        <w:t>• Открытые уроки, мастер-классы;</w:t>
      </w:r>
      <w:r w:rsidRPr="004B380D">
        <w:br/>
        <w:t>• Работа с аттестующимися учителями.</w:t>
      </w:r>
    </w:p>
    <w:p w:rsidR="00DD7FB2" w:rsidRPr="004B380D" w:rsidRDefault="00DD7FB2" w:rsidP="00C56074">
      <w:pPr>
        <w:pStyle w:val="NormalWeb"/>
        <w:shd w:val="clear" w:color="auto" w:fill="FFFFFF"/>
        <w:spacing w:before="0" w:beforeAutospacing="0" w:after="75" w:afterAutospacing="0" w:line="360" w:lineRule="auto"/>
      </w:pPr>
      <w:r w:rsidRPr="004B380D">
        <w:rPr>
          <w:rStyle w:val="Strong"/>
          <w:color w:val="002060"/>
          <w:u w:val="single"/>
        </w:rPr>
        <w:t>Ожидаемые результаты:</w:t>
      </w:r>
      <w:r w:rsidRPr="004B380D">
        <w:rPr>
          <w:color w:val="002060"/>
        </w:rPr>
        <w:br/>
      </w:r>
      <w:r w:rsidRPr="004B380D">
        <w:rPr>
          <w:color w:val="333333"/>
        </w:rPr>
        <w:t xml:space="preserve">1. </w:t>
      </w:r>
      <w:r w:rsidRPr="004B380D">
        <w:t>Повышение уровня успеваемости, качества знаний учащихся.</w:t>
      </w:r>
      <w:r w:rsidRPr="004B380D">
        <w:br/>
        <w:t>2. Участие школьников в общественной жизни и мероприятиях, в разработке и реализации творческих проектов.</w:t>
      </w:r>
      <w:r w:rsidRPr="004B380D">
        <w:br/>
        <w:t>3. Совершенствование профессиональной компетентности педагогов.</w:t>
      </w:r>
      <w:r w:rsidRPr="004B380D">
        <w:br/>
        <w:t xml:space="preserve">4. Улучшение качества  </w:t>
      </w:r>
      <w:r>
        <w:t>образования</w:t>
      </w:r>
      <w:r w:rsidRPr="004B380D">
        <w:t xml:space="preserve"> по информатике и результатов </w:t>
      </w:r>
      <w:r>
        <w:t>ГИА по информатике</w:t>
      </w:r>
      <w:r w:rsidRPr="004B380D">
        <w:t>.</w:t>
      </w:r>
    </w:p>
    <w:p w:rsidR="00DD7FB2" w:rsidRDefault="00DD7FB2" w:rsidP="00C56074">
      <w:pPr>
        <w:pStyle w:val="NormalWeb"/>
        <w:shd w:val="clear" w:color="auto" w:fill="FFFFFF"/>
        <w:spacing w:before="0" w:beforeAutospacing="0" w:after="75" w:afterAutospacing="0" w:line="360" w:lineRule="auto"/>
      </w:pPr>
    </w:p>
    <w:p w:rsidR="00DD7FB2" w:rsidRPr="004B380D" w:rsidRDefault="00DD7FB2" w:rsidP="00C56074">
      <w:pPr>
        <w:pStyle w:val="NormalWeb"/>
        <w:shd w:val="clear" w:color="auto" w:fill="FFFFFF"/>
        <w:spacing w:before="0" w:beforeAutospacing="0" w:after="75" w:afterAutospacing="0" w:line="360" w:lineRule="auto"/>
      </w:pPr>
    </w:p>
    <w:p w:rsidR="00DD7FB2" w:rsidRPr="004B380D" w:rsidRDefault="00DD7FB2" w:rsidP="00C56074">
      <w:pPr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4B380D">
        <w:rPr>
          <w:rFonts w:ascii="Times New Roman" w:hAnsi="Times New Roman"/>
          <w:b/>
          <w:color w:val="002060"/>
          <w:sz w:val="24"/>
          <w:szCs w:val="24"/>
        </w:rPr>
        <w:t>Характеристика кадрового состава учителей информатики и ИКТ</w:t>
      </w:r>
    </w:p>
    <w:p w:rsidR="00DD7FB2" w:rsidRPr="004B380D" w:rsidRDefault="00DD7FB2" w:rsidP="00C56074">
      <w:pPr>
        <w:spacing w:before="100" w:beforeAutospacing="1" w:after="100" w:afterAutospacing="1"/>
        <w:ind w:firstLine="708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 xml:space="preserve">В 2015-2016 учебном году в  школах района   информатику преподавали 23 учителя информатики. </w:t>
      </w:r>
    </w:p>
    <w:p w:rsidR="00DD7FB2" w:rsidRPr="004B380D" w:rsidRDefault="00DD7FB2" w:rsidP="00C56074">
      <w:pPr>
        <w:spacing w:before="100" w:beforeAutospacing="1" w:after="100" w:afterAutospacing="1"/>
        <w:ind w:firstLine="708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>Сведения о стаже работы педагогов: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A0"/>
      </w:tblPr>
      <w:tblGrid>
        <w:gridCol w:w="1767"/>
        <w:gridCol w:w="1767"/>
        <w:gridCol w:w="1767"/>
        <w:gridCol w:w="1767"/>
        <w:gridCol w:w="2318"/>
      </w:tblGrid>
      <w:tr w:rsidR="00DD7FB2" w:rsidRPr="004B380D" w:rsidTr="00C56074">
        <w:trPr>
          <w:trHeight w:val="274"/>
        </w:trPr>
        <w:tc>
          <w:tcPr>
            <w:tcW w:w="93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FB2" w:rsidRPr="004B380D" w:rsidRDefault="00DD7FB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80D">
              <w:rPr>
                <w:rFonts w:ascii="Times New Roman" w:hAnsi="Times New Roman"/>
                <w:sz w:val="24"/>
                <w:szCs w:val="24"/>
              </w:rPr>
              <w:t>Педстаж</w:t>
            </w:r>
          </w:p>
        </w:tc>
      </w:tr>
      <w:tr w:rsidR="00DD7FB2" w:rsidRPr="004B380D" w:rsidTr="00C56074">
        <w:trPr>
          <w:trHeight w:val="583"/>
        </w:trPr>
        <w:tc>
          <w:tcPr>
            <w:tcW w:w="1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FB2" w:rsidRPr="004B380D" w:rsidRDefault="00DD7FB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80D"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FB2" w:rsidRPr="004B380D" w:rsidRDefault="00DD7FB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80D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FB2" w:rsidRPr="004B380D" w:rsidRDefault="00DD7FB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80D">
              <w:rPr>
                <w:rFonts w:ascii="Times New Roman" w:hAnsi="Times New Roman"/>
                <w:sz w:val="24"/>
                <w:szCs w:val="24"/>
              </w:rPr>
              <w:t>11-15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FB2" w:rsidRPr="004B380D" w:rsidRDefault="00DD7FB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80D">
              <w:rPr>
                <w:rFonts w:ascii="Times New Roman" w:hAnsi="Times New Roman"/>
                <w:sz w:val="24"/>
                <w:szCs w:val="24"/>
              </w:rPr>
              <w:t>16-20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FB2" w:rsidRPr="004B380D" w:rsidRDefault="00DD7FB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80D">
              <w:rPr>
                <w:rFonts w:ascii="Times New Roman" w:hAnsi="Times New Roman"/>
                <w:sz w:val="24"/>
                <w:szCs w:val="24"/>
              </w:rPr>
              <w:t>Свыше 20</w:t>
            </w:r>
          </w:p>
        </w:tc>
      </w:tr>
      <w:tr w:rsidR="00DD7FB2" w:rsidRPr="004B380D" w:rsidTr="00C56074">
        <w:trPr>
          <w:trHeight w:val="313"/>
        </w:trPr>
        <w:tc>
          <w:tcPr>
            <w:tcW w:w="17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FB2" w:rsidRPr="004B380D" w:rsidRDefault="00DD7FB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8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FB2" w:rsidRPr="004B380D" w:rsidRDefault="00DD7FB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8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FB2" w:rsidRPr="004B380D" w:rsidRDefault="00DD7FB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8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FB2" w:rsidRPr="004B380D" w:rsidRDefault="00DD7FB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8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FB2" w:rsidRPr="004B380D" w:rsidRDefault="00DD7FB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80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DD7FB2" w:rsidRPr="004B380D" w:rsidRDefault="00DD7FB2" w:rsidP="00C56074">
      <w:pPr>
        <w:spacing w:before="100" w:beforeAutospacing="1" w:after="100" w:afterAutospacing="1"/>
        <w:ind w:firstLine="708"/>
        <w:jc w:val="both"/>
        <w:rPr>
          <w:rFonts w:ascii="Times New Roman" w:hAnsi="Times New Roman"/>
          <w:color w:val="0F243E"/>
          <w:sz w:val="24"/>
          <w:szCs w:val="24"/>
        </w:rPr>
      </w:pPr>
      <w:r w:rsidRPr="004B380D">
        <w:rPr>
          <w:rFonts w:ascii="Times New Roman" w:hAnsi="Times New Roman"/>
          <w:color w:val="0F243E"/>
          <w:sz w:val="24"/>
          <w:szCs w:val="24"/>
        </w:rPr>
        <w:t>Сведения о квалификационной категории: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0A0"/>
      </w:tblPr>
      <w:tblGrid>
        <w:gridCol w:w="3129"/>
        <w:gridCol w:w="3129"/>
        <w:gridCol w:w="3129"/>
      </w:tblGrid>
      <w:tr w:rsidR="00DD7FB2" w:rsidRPr="004B380D" w:rsidTr="00C56074">
        <w:trPr>
          <w:trHeight w:val="518"/>
        </w:trPr>
        <w:tc>
          <w:tcPr>
            <w:tcW w:w="3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FB2" w:rsidRPr="004B380D" w:rsidRDefault="00DD7FB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80D">
              <w:rPr>
                <w:rFonts w:ascii="Times New Roman" w:hAnsi="Times New Roman"/>
                <w:sz w:val="24"/>
                <w:szCs w:val="24"/>
              </w:rPr>
              <w:t>Имеют высшую категорию</w:t>
            </w:r>
          </w:p>
        </w:tc>
        <w:tc>
          <w:tcPr>
            <w:tcW w:w="3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FB2" w:rsidRPr="004B380D" w:rsidRDefault="00DD7FB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80D">
              <w:rPr>
                <w:rFonts w:ascii="Times New Roman" w:hAnsi="Times New Roman"/>
                <w:sz w:val="24"/>
                <w:szCs w:val="24"/>
              </w:rPr>
              <w:t>Имеют I категорию</w:t>
            </w:r>
          </w:p>
        </w:tc>
        <w:tc>
          <w:tcPr>
            <w:tcW w:w="3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FB2" w:rsidRPr="004B380D" w:rsidRDefault="00DD7FB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80D">
              <w:rPr>
                <w:rFonts w:ascii="Times New Roman" w:hAnsi="Times New Roman"/>
                <w:sz w:val="24"/>
                <w:szCs w:val="24"/>
              </w:rPr>
              <w:t>Соответствуют занимаемой должности</w:t>
            </w:r>
          </w:p>
        </w:tc>
      </w:tr>
      <w:tr w:rsidR="00DD7FB2" w:rsidRPr="004B380D" w:rsidTr="00C56074">
        <w:trPr>
          <w:trHeight w:val="327"/>
        </w:trPr>
        <w:tc>
          <w:tcPr>
            <w:tcW w:w="31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FB2" w:rsidRPr="004B380D" w:rsidRDefault="00DD7FB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8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FB2" w:rsidRPr="004B380D" w:rsidRDefault="00DD7FB2" w:rsidP="009973FE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80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7FB2" w:rsidRPr="004B380D" w:rsidRDefault="00DD7FB2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80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DD7FB2" w:rsidRPr="004B380D" w:rsidRDefault="00DD7FB2" w:rsidP="00C56074">
      <w:pPr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 xml:space="preserve">Образование: </w:t>
      </w:r>
    </w:p>
    <w:p w:rsidR="00DD7FB2" w:rsidRPr="004B380D" w:rsidRDefault="00DD7FB2" w:rsidP="00C56074">
      <w:pPr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>высшее педагогическое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380D">
        <w:rPr>
          <w:rFonts w:ascii="Times New Roman" w:hAnsi="Times New Roman"/>
          <w:sz w:val="24"/>
          <w:szCs w:val="24"/>
        </w:rPr>
        <w:t>22чел</w:t>
      </w:r>
    </w:p>
    <w:p w:rsidR="00DD7FB2" w:rsidRPr="004B380D" w:rsidRDefault="00DD7FB2" w:rsidP="00C56074">
      <w:pPr>
        <w:numPr>
          <w:ilvl w:val="0"/>
          <w:numId w:val="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>высшее техническое – 1 чел.</w:t>
      </w:r>
    </w:p>
    <w:p w:rsidR="00DD7FB2" w:rsidRPr="004B380D" w:rsidRDefault="00DD7FB2" w:rsidP="004B380D">
      <w:pPr>
        <w:pStyle w:val="NormalWeb"/>
        <w:spacing w:before="0" w:beforeAutospacing="0" w:after="0" w:afterAutospacing="0"/>
        <w:rPr>
          <w:color w:val="0F243E"/>
          <w:u w:val="single"/>
        </w:rPr>
      </w:pPr>
    </w:p>
    <w:p w:rsidR="00DD7FB2" w:rsidRPr="004B380D" w:rsidRDefault="00DD7FB2" w:rsidP="001E1C96">
      <w:pPr>
        <w:pStyle w:val="NormalWeb"/>
        <w:spacing w:before="0" w:beforeAutospacing="0" w:after="0" w:afterAutospacing="0" w:line="276" w:lineRule="auto"/>
        <w:jc w:val="both"/>
        <w:rPr>
          <w:color w:val="000080"/>
          <w:u w:val="single"/>
        </w:rPr>
      </w:pPr>
      <w:r w:rsidRPr="004B380D">
        <w:rPr>
          <w:color w:val="000080"/>
          <w:u w:val="single"/>
        </w:rPr>
        <w:t>Отчёт о работе МО учителей информатики в 2015/16 учебном году</w:t>
      </w:r>
    </w:p>
    <w:p w:rsidR="00DD7FB2" w:rsidRPr="004B380D" w:rsidRDefault="00DD7FB2" w:rsidP="001E1C96">
      <w:pPr>
        <w:pStyle w:val="NormalWeb"/>
        <w:spacing w:before="0" w:beforeAutospacing="0" w:after="0" w:afterAutospacing="0" w:line="276" w:lineRule="auto"/>
        <w:jc w:val="both"/>
      </w:pPr>
      <w:r w:rsidRPr="004B380D">
        <w:t xml:space="preserve">21 августа 2015 года  в рамках августовской педагогической конференции на базе МБОУ  «Пестречинская  средняя общеобразовательная школа №1 с углубленным изучением отдельных предметов» проведено первое заседание учителей информатики. В работе семинара приняли участие 18 учителей информатики. </w:t>
      </w:r>
    </w:p>
    <w:p w:rsidR="00DD7FB2" w:rsidRPr="004B380D" w:rsidRDefault="00DD7FB2" w:rsidP="001E1C96">
      <w:pPr>
        <w:pStyle w:val="NormalWeb"/>
        <w:spacing w:before="0" w:beforeAutospacing="0" w:after="0" w:afterAutospacing="0" w:line="276" w:lineRule="auto"/>
        <w:ind w:firstLine="708"/>
        <w:jc w:val="both"/>
      </w:pPr>
      <w:r w:rsidRPr="004B380D">
        <w:t xml:space="preserve">Яруллина М.Ф. провела подробный анализ состояния преподавания информатики в прошедшем учебном году. Она затронула вопросы выполнения учебных программ в прошедшем учебном году, результаты  государственной итоговой аттестации в выпускных классах. </w:t>
      </w:r>
    </w:p>
    <w:p w:rsidR="00DD7FB2" w:rsidRPr="004B380D" w:rsidRDefault="00DD7FB2" w:rsidP="001E1C96">
      <w:pPr>
        <w:pStyle w:val="NormalWeb"/>
        <w:spacing w:before="0" w:beforeAutospacing="0" w:after="0" w:afterAutospacing="0" w:line="276" w:lineRule="auto"/>
        <w:ind w:firstLine="708"/>
        <w:jc w:val="both"/>
      </w:pPr>
      <w:r w:rsidRPr="004B380D">
        <w:t xml:space="preserve">Анализ работы учителей информатики в 2014-15 учебном году был проведен руководителем РМО учителей информатики Додосовой Т.И. Были рассмотрены вопросы составления рабочих программ  и тематического планирования на новый учебный год, проведен анализ работы РМО учителей информатики в прошедшем учебном году, поставлены задачи на новый учебный год. </w:t>
      </w:r>
    </w:p>
    <w:p w:rsidR="00DD7FB2" w:rsidRPr="004B380D" w:rsidRDefault="00DD7FB2" w:rsidP="001E1C96">
      <w:pPr>
        <w:pStyle w:val="NormalWeb"/>
        <w:spacing w:before="0" w:beforeAutospacing="0" w:after="0" w:afterAutospacing="0" w:line="276" w:lineRule="auto"/>
        <w:ind w:firstLine="708"/>
        <w:jc w:val="both"/>
      </w:pPr>
      <w:r w:rsidRPr="004B380D">
        <w:t>О совершенствовании методики преподавания информатики с учетом особых форм итогового контроля выпускников основной и средней школы рассказал учитель информатики Читинской СОШ Файзрахманов С.А.</w:t>
      </w:r>
    </w:p>
    <w:p w:rsidR="00DD7FB2" w:rsidRPr="004B380D" w:rsidRDefault="00DD7FB2" w:rsidP="001E1C96">
      <w:pPr>
        <w:pStyle w:val="NormalWeb"/>
        <w:spacing w:before="0" w:beforeAutospacing="0" w:after="0" w:afterAutospacing="0" w:line="276" w:lineRule="auto"/>
        <w:ind w:firstLine="708"/>
        <w:jc w:val="both"/>
      </w:pPr>
      <w:r w:rsidRPr="004B380D">
        <w:t xml:space="preserve"> Учитель информатики Ахметгариев Д.Р. ознакомил участников семинара с современными требованиями к кабинету информатики и ИКТ, его предметно- развивающей средой.</w:t>
      </w:r>
    </w:p>
    <w:p w:rsidR="00DD7FB2" w:rsidRPr="004B380D" w:rsidRDefault="00DD7FB2" w:rsidP="001E1C96">
      <w:pPr>
        <w:pStyle w:val="NormalWeb"/>
        <w:spacing w:before="0" w:beforeAutospacing="0" w:after="0" w:afterAutospacing="0" w:line="276" w:lineRule="auto"/>
        <w:ind w:firstLine="708"/>
        <w:jc w:val="both"/>
      </w:pPr>
      <w:r w:rsidRPr="004B380D">
        <w:t>Вопрос об особенностях формирования УУД (универсальных учебных действиях) через системно-деятельностный подход на уроках информатики и ИКТ затронула Зиновьева Т.Г., учитель информатики Кулаевской СОШ.</w:t>
      </w:r>
    </w:p>
    <w:p w:rsidR="00DD7FB2" w:rsidRPr="004B380D" w:rsidRDefault="00DD7FB2" w:rsidP="001E1C96">
      <w:pPr>
        <w:pStyle w:val="NormalWeb"/>
        <w:spacing w:before="0" w:beforeAutospacing="0" w:after="0" w:afterAutospacing="0" w:line="276" w:lineRule="auto"/>
        <w:ind w:firstLine="708"/>
        <w:jc w:val="both"/>
        <w:rPr>
          <w:bCs/>
        </w:rPr>
      </w:pPr>
      <w:r w:rsidRPr="004B380D">
        <w:t xml:space="preserve"> Сафиуллина Л.Ш., учитель Ленино-Кокушкинской СОШ, выступила с докладом по теме «Развитие исследовательской культуры обучающихся основной и средней школы через организацию проектной деятельности на уроках информатики»</w:t>
      </w:r>
    </w:p>
    <w:p w:rsidR="00DD7FB2" w:rsidRPr="004B380D" w:rsidRDefault="00DD7FB2" w:rsidP="001E1C96">
      <w:pPr>
        <w:pStyle w:val="NormalWeb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4B380D">
        <w:t xml:space="preserve">В заключении презентация опыта работы учителей информатики, где участники семинара поделились методическими материалами, программными средствами для поддержки учебной деятельности и организации учебного процесса по информатике, </w:t>
      </w:r>
      <w:r w:rsidRPr="004B380D">
        <w:rPr>
          <w:color w:val="000000"/>
        </w:rPr>
        <w:t>обобщение и систематизация опыта учителей информатики в применении современных педагогических технологий.</w:t>
      </w:r>
    </w:p>
    <w:p w:rsidR="00DD7FB2" w:rsidRPr="004B380D" w:rsidRDefault="00DD7FB2" w:rsidP="001E1C9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color w:val="1F497D"/>
          <w:sz w:val="24"/>
          <w:szCs w:val="24"/>
          <w:u w:val="single"/>
        </w:rPr>
        <w:t xml:space="preserve">27 октября </w:t>
      </w:r>
      <w:r w:rsidRPr="004B380D">
        <w:rPr>
          <w:rFonts w:ascii="Times New Roman" w:hAnsi="Times New Roman"/>
          <w:sz w:val="24"/>
          <w:szCs w:val="24"/>
        </w:rPr>
        <w:t xml:space="preserve"> 2015 года учителя информатики районного методического объединения Додосова Т.И., Борисова В.И., Гимадиева М.Ш., Цыганова Р.Р., Морозов Н.В., Файзрахманов С.А. стали участниками авторского семинара </w:t>
      </w:r>
      <w:r w:rsidRPr="004B380D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4B380D">
        <w:rPr>
          <w:rFonts w:ascii="Times New Roman" w:hAnsi="Times New Roman"/>
          <w:sz w:val="24"/>
          <w:szCs w:val="24"/>
          <w:shd w:val="clear" w:color="auto" w:fill="FFFFFF"/>
        </w:rPr>
        <w:t>Босовой Л.Л., главного научного сотрудника ФИРО, заслуженного учителя РФ, д.п.н., автора УМК по информатике для основной школы</w:t>
      </w:r>
      <w:r w:rsidRPr="004B380D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 w:rsidRPr="004B380D">
        <w:rPr>
          <w:rFonts w:ascii="Times New Roman" w:hAnsi="Times New Roman"/>
          <w:sz w:val="24"/>
          <w:szCs w:val="24"/>
          <w:shd w:val="clear" w:color="auto" w:fill="FFFFFF"/>
        </w:rPr>
        <w:t>Новые подходы к организации образовательного процесса по курсу «Информатика» в соответствии с требованиями ФГОС ООО» в г. Казань. Она затронула вопросы с</w:t>
      </w:r>
      <w:r w:rsidRPr="004B380D">
        <w:rPr>
          <w:rFonts w:ascii="Times New Roman" w:hAnsi="Times New Roman"/>
          <w:sz w:val="24"/>
          <w:szCs w:val="24"/>
        </w:rPr>
        <w:t>овременного похода к подготовке школьников в области информатики и информационных технологий, рассказала об авторской программе непрерывного курса информатики в 5–9 классах, электронных образовательных ресурсах для курса информатики основной школы. На семинаре было отмечено, что рабочая программа учителя как инструмент проектирования целей, содержания и основных результатов обучения в условиях реализации ФГОС. Обсуждались особенности современного урока информатики в основной школе с учетом требований ФГОС, формирования УУД на уроках информатики, методика организации исследовательской деятельности школьников по информатике.</w:t>
      </w:r>
    </w:p>
    <w:p w:rsidR="00DD7FB2" w:rsidRPr="004B380D" w:rsidRDefault="00DD7FB2" w:rsidP="009E0A73">
      <w:pPr>
        <w:spacing w:after="0"/>
        <w:ind w:firstLine="708"/>
        <w:jc w:val="both"/>
        <w:rPr>
          <w:rFonts w:ascii="Times New Roman" w:hAnsi="Times New Roman"/>
          <w:color w:val="C00000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 xml:space="preserve"> </w:t>
      </w:r>
      <w:r w:rsidRPr="004B380D">
        <w:rPr>
          <w:rFonts w:ascii="Times New Roman" w:hAnsi="Times New Roman"/>
          <w:color w:val="0F243E"/>
          <w:sz w:val="24"/>
          <w:szCs w:val="24"/>
          <w:u w:val="single"/>
        </w:rPr>
        <w:t>2 ноября 2015 года</w:t>
      </w:r>
      <w:r w:rsidRPr="004B380D">
        <w:rPr>
          <w:rFonts w:ascii="Times New Roman" w:hAnsi="Times New Roman"/>
          <w:sz w:val="24"/>
          <w:szCs w:val="24"/>
        </w:rPr>
        <w:t xml:space="preserve"> на базе «Пестречинская средняя школа  №1 с углубленным изучением отдельных предметов» состоялся первый районный семинар учителей информатики, на котором методист ИМЦ Яруллина М.Ф. осветила все направления работы РМО на предстоящий учебный год. Она подчеркнула, что в соответствии с образовательным стандартом целью реализации основной образовательной программы является обеспечение планируемых образовательных результатов, к числу которых отнесены результаты личностные, метапредметные и предметные. Важнейшей целью – ориентиром изучения информатики в школе является воспитание и развитие качеств личности, отвечающих требованиям информационного общества, в частности приобретение учащимися информационной и коммуникационной компетентности.</w:t>
      </w:r>
      <w:r w:rsidRPr="004B380D">
        <w:rPr>
          <w:rFonts w:ascii="Times New Roman" w:hAnsi="Times New Roman"/>
          <w:color w:val="C00000"/>
          <w:sz w:val="24"/>
          <w:szCs w:val="24"/>
        </w:rPr>
        <w:t xml:space="preserve"> </w:t>
      </w:r>
    </w:p>
    <w:p w:rsidR="00DD7FB2" w:rsidRPr="004B380D" w:rsidRDefault="00DD7FB2" w:rsidP="009E0A7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 xml:space="preserve">Руководителем РМО учителей информатики Додосовой Т.И. были проанализированные после проверки рабочие программы. Были сделаны некоторые замечания по  составлению рабочих программ. Вопрос организации проектной технологии и исследовательской работы обучающихся на уроках информатики осветила учитель информатики МБОУ «Шалинская СОШ» Гимадиева М.Ш. </w:t>
      </w:r>
    </w:p>
    <w:p w:rsidR="00DD7FB2" w:rsidRPr="004B380D" w:rsidRDefault="00DD7FB2" w:rsidP="009E0A7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 xml:space="preserve">В своем выступлении Минзифа Шакуровна отметила, что новые технические и технологические средства коммуникаций могут представить принципиально новые возможности для обучения детей с особыми потребностями именно в рамках общего образования.  </w:t>
      </w:r>
    </w:p>
    <w:p w:rsidR="00DD7FB2" w:rsidRPr="004B380D" w:rsidRDefault="00DD7FB2" w:rsidP="009E0A7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 xml:space="preserve">По четвертому вопросу «Разработка и содержание рабочих программ по информатике в соответствии с требованиями ФГОС ООО» выступила Борисова В.И. В своем докладе она отметила, что рабочая программа учителя должна давать представление о том, как в практической деятельности педагога реализуются компоненты (федеральный, региональный, школьный). </w:t>
      </w:r>
    </w:p>
    <w:p w:rsidR="00DD7FB2" w:rsidRPr="004B380D" w:rsidRDefault="00DD7FB2" w:rsidP="001E1C96">
      <w:pPr>
        <w:pStyle w:val="NormalWeb"/>
        <w:spacing w:before="0" w:beforeAutospacing="0" w:after="0" w:afterAutospacing="0" w:line="276" w:lineRule="auto"/>
        <w:jc w:val="both"/>
      </w:pPr>
      <w:r w:rsidRPr="004B380D">
        <w:rPr>
          <w:color w:val="000080"/>
          <w:u w:val="single"/>
        </w:rPr>
        <w:t>октябрь 2015 года</w:t>
      </w:r>
      <w:r w:rsidRPr="004B380D">
        <w:rPr>
          <w:color w:val="000080"/>
        </w:rPr>
        <w:t xml:space="preserve"> </w:t>
      </w:r>
      <w:r w:rsidRPr="004B380D">
        <w:t>В школах района стартовали олимпиады, в частности 12 октября прошла олимпиада по информатике среди учащихся 8-11-х классов по программированию. По результатам олимпиады с учениками, показавшими высокие результаты, началась подготовка к муниципальному уровню Всероссийской олимпиады школьников по информатике.</w:t>
      </w:r>
    </w:p>
    <w:p w:rsidR="00DD7FB2" w:rsidRDefault="00DD7FB2" w:rsidP="001E1C96">
      <w:pPr>
        <w:pStyle w:val="NormalWeb"/>
        <w:spacing w:before="0" w:beforeAutospacing="0" w:after="0" w:afterAutospacing="0" w:line="276" w:lineRule="auto"/>
        <w:jc w:val="both"/>
        <w:rPr>
          <w:color w:val="000080"/>
          <w:u w:val="single"/>
        </w:rPr>
      </w:pPr>
    </w:p>
    <w:p w:rsidR="00DD7FB2" w:rsidRPr="004B380D" w:rsidRDefault="00DD7FB2" w:rsidP="001E1C96">
      <w:pPr>
        <w:pStyle w:val="NormalWeb"/>
        <w:spacing w:before="0" w:beforeAutospacing="0" w:after="0" w:afterAutospacing="0" w:line="276" w:lineRule="auto"/>
        <w:jc w:val="both"/>
      </w:pPr>
      <w:r w:rsidRPr="004B380D">
        <w:rPr>
          <w:color w:val="000080"/>
          <w:u w:val="single"/>
        </w:rPr>
        <w:t xml:space="preserve">10 ноября 2015 года </w:t>
      </w:r>
      <w:r w:rsidRPr="004B380D">
        <w:t xml:space="preserve">состоялся муниципальный тур всероссийской олимпиады по программированию. Лучшей работой признана работа ученика МБОУ Пестречинская  СОШ №1 (Афонин И.). </w:t>
      </w:r>
    </w:p>
    <w:p w:rsidR="00DD7FB2" w:rsidRDefault="00DD7FB2" w:rsidP="001E1C96">
      <w:pPr>
        <w:pStyle w:val="NormalWeb"/>
        <w:spacing w:before="0" w:beforeAutospacing="0" w:after="0" w:afterAutospacing="0" w:line="276" w:lineRule="auto"/>
        <w:jc w:val="both"/>
        <w:rPr>
          <w:color w:val="0F243E"/>
          <w:u w:val="single"/>
        </w:rPr>
      </w:pPr>
    </w:p>
    <w:p w:rsidR="00DD7FB2" w:rsidRPr="004B380D" w:rsidRDefault="00DD7FB2" w:rsidP="001E1C96">
      <w:pPr>
        <w:pStyle w:val="NormalWeb"/>
        <w:spacing w:before="0" w:beforeAutospacing="0" w:after="0" w:afterAutospacing="0" w:line="276" w:lineRule="auto"/>
        <w:jc w:val="both"/>
        <w:rPr>
          <w:bCs/>
          <w:shd w:val="clear" w:color="auto" w:fill="FFFFFF"/>
        </w:rPr>
      </w:pPr>
      <w:r w:rsidRPr="004B380D">
        <w:rPr>
          <w:color w:val="0F243E"/>
          <w:u w:val="single"/>
        </w:rPr>
        <w:t>2-3 декабря 2015 года</w:t>
      </w:r>
      <w:r w:rsidRPr="004B380D">
        <w:t xml:space="preserve"> на базе </w:t>
      </w:r>
      <w:r w:rsidRPr="004B380D">
        <w:rPr>
          <w:rStyle w:val="apple-converted-space"/>
          <w:color w:val="333333"/>
          <w:shd w:val="clear" w:color="auto" w:fill="FFFFFF"/>
        </w:rPr>
        <w:t> </w:t>
      </w:r>
      <w:r w:rsidRPr="004B380D">
        <w:rPr>
          <w:shd w:val="clear" w:color="auto" w:fill="FFFFFF"/>
        </w:rPr>
        <w:t>российской автономной некоммерческой организации высшего образования</w:t>
      </w:r>
      <w:r w:rsidRPr="004B380D">
        <w:rPr>
          <w:rStyle w:val="apple-converted-space"/>
          <w:shd w:val="clear" w:color="auto" w:fill="FFFFFF"/>
        </w:rPr>
        <w:t> </w:t>
      </w:r>
      <w:r w:rsidRPr="004B380D">
        <w:rPr>
          <w:shd w:val="clear" w:color="auto" w:fill="FFFFFF"/>
        </w:rPr>
        <w:t>в городе</w:t>
      </w:r>
      <w:r w:rsidRPr="004B380D">
        <w:rPr>
          <w:rStyle w:val="apple-converted-space"/>
          <w:shd w:val="clear" w:color="auto" w:fill="FFFFFF"/>
        </w:rPr>
        <w:t> </w:t>
      </w:r>
      <w:r w:rsidRPr="004B380D">
        <w:rPr>
          <w:bCs/>
          <w:shd w:val="clear" w:color="auto" w:fill="FFFFFF"/>
        </w:rPr>
        <w:t>Иннополис состоялся обучающий семинар «Особенности проведения муниципального и регионального этапа всероссийской олимпиады школьников по информатике». Участником семинара стала учитель информатики МБОУ ПСОШ №1 Т.И. Додосова. Она выступила с докладом на «круглом столе» по теме «Проблемы подготовки к олимпиадам по информатике»</w:t>
      </w:r>
    </w:p>
    <w:p w:rsidR="00DD7FB2" w:rsidRPr="004B380D" w:rsidRDefault="00DD7FB2" w:rsidP="001E1C96">
      <w:pPr>
        <w:pStyle w:val="NormalWeb"/>
        <w:spacing w:before="0" w:beforeAutospacing="0" w:after="0" w:afterAutospacing="0" w:line="276" w:lineRule="auto"/>
        <w:jc w:val="both"/>
        <w:rPr>
          <w:color w:val="0F243E"/>
        </w:rPr>
      </w:pPr>
    </w:p>
    <w:p w:rsidR="00DD7FB2" w:rsidRPr="004B380D" w:rsidRDefault="00DD7FB2" w:rsidP="00C56074">
      <w:pPr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color w:val="0F243E"/>
          <w:sz w:val="24"/>
          <w:szCs w:val="24"/>
          <w:u w:val="single"/>
        </w:rPr>
        <w:t>11 марта 2016 года</w:t>
      </w:r>
      <w:r w:rsidRPr="004B380D">
        <w:rPr>
          <w:rFonts w:ascii="Times New Roman" w:hAnsi="Times New Roman"/>
          <w:sz w:val="24"/>
          <w:szCs w:val="24"/>
        </w:rPr>
        <w:t xml:space="preserve"> на базе МБОУ ПСОШ №1 состоялось заседание инициативной группы методического объединения по вопросу организации проведения предстоящего пробного тестирования итоговой аттестации по информатике в выпускных классах. </w:t>
      </w:r>
    </w:p>
    <w:p w:rsidR="00DD7FB2" w:rsidRPr="004B380D" w:rsidRDefault="00DD7FB2" w:rsidP="00C56074">
      <w:pPr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color w:val="0F243E"/>
          <w:sz w:val="24"/>
          <w:szCs w:val="24"/>
          <w:u w:val="single"/>
        </w:rPr>
        <w:t>22 марта 2016</w:t>
      </w:r>
      <w:r w:rsidRPr="004B380D">
        <w:rPr>
          <w:rFonts w:ascii="Times New Roman" w:hAnsi="Times New Roman"/>
          <w:sz w:val="24"/>
          <w:szCs w:val="24"/>
        </w:rPr>
        <w:t xml:space="preserve"> года для обучающихся выпускных классов района на базе МБОУ ПСОШ №1 состоялось пробное тестирование по информатике и ИКТ в форматах ЕГЭ и ОГЭ. После анализа и подведения итогов было вынесено решение о проведении семинаров- практикумов по подготовке к предстоящей итоговой аттестации в выпускных классах с приглашением обучающихся.</w:t>
      </w:r>
    </w:p>
    <w:p w:rsidR="00DD7FB2" w:rsidRPr="004B380D" w:rsidRDefault="00DD7FB2" w:rsidP="00C56074">
      <w:pPr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color w:val="0F243E"/>
          <w:sz w:val="24"/>
          <w:szCs w:val="24"/>
          <w:u w:val="single"/>
        </w:rPr>
        <w:t>31 марта 2016 года</w:t>
      </w:r>
      <w:r w:rsidRPr="004B380D">
        <w:rPr>
          <w:rFonts w:ascii="Times New Roman" w:hAnsi="Times New Roman"/>
          <w:sz w:val="24"/>
          <w:szCs w:val="24"/>
        </w:rPr>
        <w:t xml:space="preserve"> на базе МБОУ ПСОШ №1 состоялся первый семинар –практикум подготовки к ЕГЭ с приглашением выпускников. Учителя информатики Файзрахманов С.А., Сафиуллина Л.Ш. Борисовой В.И., Шамсутдинов Р.Ю., Имамиева Р.Ф., Бекмухамедова М.Ф. изложили для участников семинара алгоритмы решения заданий 1-й и 2-й части ЕГЭ по информатике. </w:t>
      </w:r>
    </w:p>
    <w:p w:rsidR="00DD7FB2" w:rsidRPr="004B380D" w:rsidRDefault="00DD7FB2" w:rsidP="006A6BC8">
      <w:pPr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color w:val="0F243E"/>
          <w:sz w:val="24"/>
          <w:szCs w:val="24"/>
          <w:u w:val="single"/>
        </w:rPr>
        <w:t>Апрель 2016 года</w:t>
      </w:r>
      <w:r w:rsidRPr="004B380D">
        <w:rPr>
          <w:rFonts w:ascii="Times New Roman" w:hAnsi="Times New Roman"/>
          <w:sz w:val="24"/>
          <w:szCs w:val="24"/>
        </w:rPr>
        <w:t xml:space="preserve"> проводились семинары-практикумы с периодичностью 1 раз в 2 недели с целью эффективной подготовки учащихся к единому государственному экзамену. Были рассмотрены методы решения задач разного уровня сложности по основным темам учебного курса.</w:t>
      </w:r>
    </w:p>
    <w:p w:rsidR="00DD7FB2" w:rsidRPr="004B380D" w:rsidRDefault="00DD7FB2" w:rsidP="00C56074">
      <w:pPr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color w:val="0F243E"/>
          <w:sz w:val="24"/>
          <w:szCs w:val="24"/>
          <w:u w:val="single"/>
        </w:rPr>
        <w:t>15-16 августа 2016 года</w:t>
      </w:r>
      <w:r w:rsidRPr="004B380D">
        <w:rPr>
          <w:rFonts w:ascii="Times New Roman" w:hAnsi="Times New Roman"/>
          <w:sz w:val="24"/>
          <w:szCs w:val="24"/>
        </w:rPr>
        <w:t xml:space="preserve"> на базе МАОУ «Гимназия №139» г. Казань состоялся стажировочный семинар учителей информатики Казани и учителей – наставников по олимпиадной подготовке по информатике в Республике Татарстан. </w:t>
      </w:r>
    </w:p>
    <w:p w:rsidR="00DD7FB2" w:rsidRPr="004B380D" w:rsidRDefault="00DD7FB2" w:rsidP="00D30DA3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 xml:space="preserve">Цель семинара – получение уникального опыта проведения международной олимпиады по информатике. Задачи: обеспечение развития знаний и практических умений учителей информатики и наставников по олимпиадной подготовке, по содержанию олимпиадной информатики, методологии олимпиадной подготовки на основе международного опыта стран – участниц </w:t>
      </w:r>
      <w:r w:rsidRPr="004B380D">
        <w:rPr>
          <w:rFonts w:ascii="Times New Roman" w:hAnsi="Times New Roman"/>
          <w:sz w:val="24"/>
          <w:szCs w:val="24"/>
          <w:lang w:val="en-US"/>
        </w:rPr>
        <w:t>IOI</w:t>
      </w:r>
      <w:r w:rsidRPr="004B380D">
        <w:rPr>
          <w:rFonts w:ascii="Times New Roman" w:hAnsi="Times New Roman"/>
          <w:sz w:val="24"/>
          <w:szCs w:val="24"/>
        </w:rPr>
        <w:t>.</w:t>
      </w:r>
    </w:p>
    <w:p w:rsidR="00DD7FB2" w:rsidRPr="004B380D" w:rsidRDefault="00DD7FB2" w:rsidP="00D30DA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D7FB2" w:rsidRDefault="00DD7FB2" w:rsidP="00C56074">
      <w:pPr>
        <w:jc w:val="center"/>
        <w:rPr>
          <w:rFonts w:ascii="Times New Roman" w:hAnsi="Times New Roman"/>
          <w:b/>
          <w:color w:val="002060"/>
          <w:sz w:val="24"/>
          <w:szCs w:val="24"/>
        </w:rPr>
      </w:pPr>
    </w:p>
    <w:p w:rsidR="00DD7FB2" w:rsidRDefault="00DD7FB2" w:rsidP="00C56074">
      <w:pPr>
        <w:jc w:val="center"/>
        <w:rPr>
          <w:rFonts w:ascii="Times New Roman" w:hAnsi="Times New Roman"/>
          <w:b/>
          <w:color w:val="002060"/>
          <w:sz w:val="24"/>
          <w:szCs w:val="24"/>
        </w:rPr>
      </w:pPr>
    </w:p>
    <w:p w:rsidR="00DD7FB2" w:rsidRPr="004B380D" w:rsidRDefault="00DD7FB2" w:rsidP="00C56074">
      <w:pPr>
        <w:jc w:val="center"/>
        <w:rPr>
          <w:rFonts w:ascii="Times New Roman" w:hAnsi="Times New Roman"/>
          <w:b/>
          <w:color w:val="002060"/>
          <w:sz w:val="24"/>
          <w:szCs w:val="24"/>
        </w:rPr>
      </w:pPr>
      <w:r w:rsidRPr="004B380D">
        <w:rPr>
          <w:rFonts w:ascii="Times New Roman" w:hAnsi="Times New Roman"/>
          <w:b/>
          <w:color w:val="002060"/>
          <w:sz w:val="24"/>
          <w:szCs w:val="24"/>
        </w:rPr>
        <w:t>Профессиональные достижения педагогов</w:t>
      </w:r>
    </w:p>
    <w:p w:rsidR="00DD7FB2" w:rsidRPr="004B380D" w:rsidRDefault="00DD7FB2" w:rsidP="005634E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>Цыганова Р.Р</w:t>
      </w:r>
      <w:r>
        <w:rPr>
          <w:rFonts w:ascii="Times New Roman" w:hAnsi="Times New Roman"/>
          <w:sz w:val="24"/>
          <w:szCs w:val="24"/>
        </w:rPr>
        <w:t>.</w:t>
      </w:r>
      <w:r w:rsidRPr="004B380D">
        <w:rPr>
          <w:rFonts w:ascii="Times New Roman" w:hAnsi="Times New Roman"/>
          <w:sz w:val="24"/>
          <w:szCs w:val="24"/>
        </w:rPr>
        <w:t>, учитель МБОУ ПСОШ №1, принимала  участие в Международной научно- практической конференции «Информационные технологии в образовании и науке – ИТОН 2015»; награждена дипломом 1 степени Всероссийского конкурса «Умната» в блиц- олимпиаде: «Основы правовых знаний педагога»; дипломом 3 степени Всероссийского педагогического конкурса «Лучшая презентация к уроку»-2015.</w:t>
      </w:r>
    </w:p>
    <w:p w:rsidR="00DD7FB2" w:rsidRPr="004B380D" w:rsidRDefault="00DD7FB2" w:rsidP="005634E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>Учитель информатики МБОУ Ст-Шигалеевская СОШ участвовала  в Республиканском учебно-методическом семинар-совещании «Итоги всероссийской и республиканской олимпиад школьников 2014/2015 учебного года и перспективы работы на 2015/2016 учебный год» по предметному направлению информатика.</w:t>
      </w:r>
    </w:p>
    <w:p w:rsidR="00DD7FB2" w:rsidRPr="004B380D" w:rsidRDefault="00DD7FB2" w:rsidP="005634E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>Диплома победителя 3 степени Всероссийского методического фестиваля-конкурса авторских материалов «Введение ФГОС: от познания к творчеству» (2015г)  удостоен учитель МБОУ Читинская СОШ Файзрахманов С.А.</w:t>
      </w:r>
    </w:p>
    <w:p w:rsidR="00DD7FB2" w:rsidRPr="004B380D" w:rsidRDefault="00DD7FB2" w:rsidP="005634E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>Гимадиева М.Ш., учитель МБОУ Шалинская СОШ приняла участие в международном творческом конкурсе для педагогов в номинации «Копилка педагогического мастерства». Награждена дипломом 1степени. В этом же конкурсе в номинации «Педагогические инновации в образовании» диплома первой степени удостоена учитель МБОУ Пестречинская СОШ №1 Додосова Т.И.</w:t>
      </w:r>
    </w:p>
    <w:p w:rsidR="00DD7FB2" w:rsidRPr="004B380D" w:rsidRDefault="00DD7FB2" w:rsidP="005634E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>В рамках Всероссийской научной конференции учащихся им. Н.И. Лобачевского Додосова Т.И. выступила с докладом на  Круглом столе педагогов и руководителей научных сообществ «Развитие творческой активности старшеклассников: методы, формы и перспективы»</w:t>
      </w:r>
    </w:p>
    <w:p w:rsidR="00DD7FB2" w:rsidRPr="004B380D" w:rsidRDefault="00DD7FB2" w:rsidP="00BB5391">
      <w:pPr>
        <w:spacing w:after="0"/>
        <w:jc w:val="center"/>
        <w:rPr>
          <w:rFonts w:ascii="Times New Roman" w:hAnsi="Times New Roman"/>
          <w:b/>
          <w:color w:val="0F243E"/>
          <w:sz w:val="24"/>
          <w:szCs w:val="24"/>
        </w:rPr>
      </w:pPr>
      <w:r w:rsidRPr="004B380D">
        <w:rPr>
          <w:rFonts w:ascii="Times New Roman" w:hAnsi="Times New Roman"/>
          <w:b/>
          <w:color w:val="0F243E"/>
          <w:sz w:val="24"/>
          <w:szCs w:val="24"/>
        </w:rPr>
        <w:t>Достижения обучающихся</w:t>
      </w:r>
    </w:p>
    <w:p w:rsidR="00DD7FB2" w:rsidRPr="004B380D" w:rsidRDefault="00DD7FB2" w:rsidP="00BB539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 xml:space="preserve">Учащиеся школ района принимают активное участие в дистанционных конкурсах по информатике и информационным технологиям и получили сертификаты участника: «Олимпис», всероссийский конкурс  «КИТ», международный конкурс «Бобёр», метапредметный конкурс «Алгоритмика», в Интернет-турах Межрегиональных предметных олимпиад Казанского (Приволжского) федерального университета 2015/2016 года по информатике, в Международном конкурс по применению ИКТ в естественных науках, технологии и математике «Конструируй! Исследуй! Оптимизируй!(КИО), во  Всероссийской акции «Час Кода», в </w:t>
      </w:r>
      <w:r w:rsidRPr="004B380D">
        <w:rPr>
          <w:rFonts w:ascii="Times New Roman" w:hAnsi="Times New Roman"/>
          <w:sz w:val="24"/>
          <w:szCs w:val="24"/>
          <w:lang w:val="tt-RU"/>
        </w:rPr>
        <w:t>Международном конкурсе по информатике “Инфознайка”.</w:t>
      </w:r>
    </w:p>
    <w:p w:rsidR="00DD7FB2" w:rsidRPr="004B380D" w:rsidRDefault="00DD7FB2" w:rsidP="00BB539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>23 января в г.Елабуга проходила Межрегиональная научная универсиада школьников по информатике. В ней приняли активное участие ученики Пестречинской СОШ №1, Шалинской СОШ, Ст-Шигалеевской СОШ Афонин И., Гимадиев И., Исроилов Э.</w:t>
      </w:r>
    </w:p>
    <w:p w:rsidR="00DD7FB2" w:rsidRPr="004B380D" w:rsidRDefault="00DD7FB2" w:rsidP="00BB539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>Они же приняли участие в Межрегиональной интернет олимпиаде по информатике Весна 2016 (г.Елабуга)</w:t>
      </w:r>
    </w:p>
    <w:p w:rsidR="00DD7FB2" w:rsidRPr="004B380D" w:rsidRDefault="00DD7FB2" w:rsidP="00BB539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 xml:space="preserve">Во Всероссийском дистанционном конкурсе по информатике проекта «Инфоурок» приняли участие школы района: Шалинская СОШ, Ст-Шигалеевская СОШ, Пестречинская СОШ №1, завоевали дипломы 1-3 степеней и сертификаты участника. </w:t>
      </w:r>
    </w:p>
    <w:p w:rsidR="00DD7FB2" w:rsidRPr="004B380D" w:rsidRDefault="00DD7FB2" w:rsidP="005634E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 xml:space="preserve">Проблемы: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4B380D">
        <w:rPr>
          <w:rFonts w:ascii="Times New Roman" w:hAnsi="Times New Roman"/>
          <w:sz w:val="24"/>
          <w:szCs w:val="24"/>
        </w:rPr>
        <w:t>низкое качество подготовки  обучающихся к олимпиадам</w:t>
      </w:r>
      <w:r>
        <w:rPr>
          <w:rFonts w:ascii="Times New Roman" w:hAnsi="Times New Roman"/>
          <w:sz w:val="24"/>
          <w:szCs w:val="24"/>
        </w:rPr>
        <w:t>;</w:t>
      </w:r>
    </w:p>
    <w:p w:rsidR="00DD7FB2" w:rsidRPr="004B380D" w:rsidRDefault="00DD7FB2" w:rsidP="00BB539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- н</w:t>
      </w:r>
      <w:r w:rsidRPr="004B380D">
        <w:rPr>
          <w:rFonts w:ascii="Times New Roman" w:hAnsi="Times New Roman"/>
          <w:sz w:val="24"/>
          <w:szCs w:val="24"/>
        </w:rPr>
        <w:t xml:space="preserve">евысокие результаты ОГЭ и ЕГЭ </w:t>
      </w:r>
      <w:r>
        <w:rPr>
          <w:rFonts w:ascii="Times New Roman" w:hAnsi="Times New Roman"/>
          <w:sz w:val="24"/>
          <w:szCs w:val="24"/>
        </w:rPr>
        <w:t>.</w:t>
      </w:r>
    </w:p>
    <w:p w:rsidR="00DD7FB2" w:rsidRDefault="00DD7FB2" w:rsidP="00BB5391">
      <w:pPr>
        <w:spacing w:after="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DD7FB2" w:rsidRDefault="00DD7FB2" w:rsidP="00BB5391">
      <w:pPr>
        <w:spacing w:after="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DD7FB2" w:rsidRDefault="00DD7FB2" w:rsidP="00BB5391">
      <w:pPr>
        <w:spacing w:after="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DD7FB2" w:rsidRDefault="00DD7FB2" w:rsidP="00BB5391">
      <w:pPr>
        <w:spacing w:after="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DD7FB2" w:rsidRPr="004B380D" w:rsidRDefault="00DD7FB2" w:rsidP="00BB5391">
      <w:pPr>
        <w:spacing w:after="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4B380D">
        <w:rPr>
          <w:rFonts w:ascii="Times New Roman" w:hAnsi="Times New Roman"/>
          <w:b/>
          <w:i/>
          <w:color w:val="000000"/>
          <w:sz w:val="24"/>
          <w:szCs w:val="24"/>
        </w:rPr>
        <w:t>Цели и задачи работы РМО учителей информатики на 2016-2017 учебный год</w:t>
      </w:r>
    </w:p>
    <w:p w:rsidR="00DD7FB2" w:rsidRPr="004B380D" w:rsidRDefault="00DD7FB2" w:rsidP="00BB5391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4B380D">
        <w:rPr>
          <w:rFonts w:ascii="Times New Roman" w:hAnsi="Times New Roman"/>
          <w:b/>
          <w:color w:val="000000"/>
          <w:sz w:val="24"/>
          <w:szCs w:val="24"/>
          <w:lang w:eastAsia="en-US"/>
        </w:rPr>
        <w:t xml:space="preserve">Цели: </w:t>
      </w:r>
    </w:p>
    <w:p w:rsidR="00DD7FB2" w:rsidRPr="004B380D" w:rsidRDefault="00DD7FB2" w:rsidP="00BB5391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4B380D">
        <w:rPr>
          <w:rFonts w:ascii="Times New Roman" w:hAnsi="Times New Roman"/>
          <w:color w:val="000000"/>
          <w:sz w:val="24"/>
          <w:szCs w:val="24"/>
          <w:lang w:eastAsia="en-US"/>
        </w:rPr>
        <w:t>- повышение профессионального уровня педагога;</w:t>
      </w:r>
    </w:p>
    <w:p w:rsidR="00DD7FB2" w:rsidRPr="004B380D" w:rsidRDefault="00DD7FB2" w:rsidP="00BB5391">
      <w:pPr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4B380D">
        <w:rPr>
          <w:rFonts w:ascii="Times New Roman" w:hAnsi="Times New Roman"/>
          <w:color w:val="000000"/>
          <w:sz w:val="24"/>
          <w:szCs w:val="24"/>
          <w:lang w:eastAsia="en-US"/>
        </w:rPr>
        <w:t>- повышение качества обучения информатике в школах района</w:t>
      </w:r>
    </w:p>
    <w:p w:rsidR="00DD7FB2" w:rsidRPr="004B380D" w:rsidRDefault="00DD7FB2" w:rsidP="00BB5391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4B380D">
        <w:rPr>
          <w:rFonts w:ascii="Times New Roman" w:hAnsi="Times New Roman"/>
          <w:b/>
          <w:color w:val="000000"/>
          <w:sz w:val="24"/>
          <w:szCs w:val="24"/>
          <w:lang w:eastAsia="en-US"/>
        </w:rPr>
        <w:t>Задачи:</w:t>
      </w:r>
    </w:p>
    <w:p w:rsidR="00DD7FB2" w:rsidRPr="004B380D" w:rsidRDefault="00DD7FB2" w:rsidP="00C56074">
      <w:pPr>
        <w:numPr>
          <w:ilvl w:val="0"/>
          <w:numId w:val="5"/>
        </w:numPr>
        <w:spacing w:after="0"/>
        <w:ind w:left="284" w:hanging="644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4B380D">
        <w:rPr>
          <w:rFonts w:ascii="Times New Roman" w:hAnsi="Times New Roman"/>
          <w:color w:val="000000"/>
          <w:sz w:val="24"/>
          <w:szCs w:val="24"/>
          <w:lang w:eastAsia="en-US"/>
        </w:rPr>
        <w:t>Использование современных информационных технологий в процессе промежуточной и итоговой аттестации по информатике (ЕГЭ и ОГЭ).</w:t>
      </w:r>
    </w:p>
    <w:p w:rsidR="00DD7FB2" w:rsidRPr="004B380D" w:rsidRDefault="00DD7FB2" w:rsidP="00C56074">
      <w:pPr>
        <w:numPr>
          <w:ilvl w:val="0"/>
          <w:numId w:val="5"/>
        </w:numPr>
        <w:spacing w:after="0"/>
        <w:ind w:left="284" w:hanging="644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4B380D">
        <w:rPr>
          <w:rFonts w:ascii="Times New Roman" w:hAnsi="Times New Roman"/>
          <w:color w:val="000000"/>
          <w:sz w:val="24"/>
          <w:szCs w:val="24"/>
          <w:lang w:eastAsia="en-US"/>
        </w:rPr>
        <w:t>Создание необходимых организационно – педагогических условий для совершенствования профессиональной компетентности членов МО через систематизацию, обобщение и пропаганду передового педагогического опыта.</w:t>
      </w:r>
    </w:p>
    <w:p w:rsidR="00DD7FB2" w:rsidRPr="004B380D" w:rsidRDefault="00DD7FB2" w:rsidP="00C56074">
      <w:pPr>
        <w:numPr>
          <w:ilvl w:val="0"/>
          <w:numId w:val="5"/>
        </w:numPr>
        <w:spacing w:before="100" w:beforeAutospacing="1" w:after="100" w:afterAutospacing="1"/>
        <w:ind w:left="284" w:hanging="644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 xml:space="preserve">Совершенствование уроков информатики путем использования современных образовательных технологий. </w:t>
      </w:r>
    </w:p>
    <w:p w:rsidR="00DD7FB2" w:rsidRPr="004B380D" w:rsidRDefault="00DD7FB2" w:rsidP="00C56074">
      <w:pPr>
        <w:numPr>
          <w:ilvl w:val="0"/>
          <w:numId w:val="5"/>
        </w:numPr>
        <w:spacing w:before="100" w:beforeAutospacing="1" w:after="100" w:afterAutospacing="1"/>
        <w:ind w:left="284" w:hanging="644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 xml:space="preserve">Изучение различных методик подготовки к ЕГЭ и государственной (итоговой) аттестации в новой форме. </w:t>
      </w:r>
    </w:p>
    <w:p w:rsidR="00DD7FB2" w:rsidRPr="004B380D" w:rsidRDefault="00DD7FB2" w:rsidP="00C56074">
      <w:pPr>
        <w:numPr>
          <w:ilvl w:val="0"/>
          <w:numId w:val="5"/>
        </w:numPr>
        <w:spacing w:before="100" w:beforeAutospacing="1" w:after="100" w:afterAutospacing="1"/>
        <w:ind w:left="284" w:hanging="644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 xml:space="preserve">Создание условий для развития познавательных интересов и способностей учащихся по внеурочное время. </w:t>
      </w:r>
    </w:p>
    <w:p w:rsidR="00DD7FB2" w:rsidRPr="004B380D" w:rsidRDefault="00DD7FB2" w:rsidP="00C56074">
      <w:pPr>
        <w:numPr>
          <w:ilvl w:val="0"/>
          <w:numId w:val="5"/>
        </w:numPr>
        <w:spacing w:before="100" w:beforeAutospacing="1" w:after="100" w:afterAutospacing="1"/>
        <w:ind w:left="284" w:hanging="644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 xml:space="preserve"> Совершенствовать методику преподавания информатики, учитывая особые формы итогового контроля выпускников основной и средней школы. </w:t>
      </w:r>
    </w:p>
    <w:p w:rsidR="00DD7FB2" w:rsidRPr="004B380D" w:rsidRDefault="00DD7FB2" w:rsidP="00C56074">
      <w:pPr>
        <w:numPr>
          <w:ilvl w:val="0"/>
          <w:numId w:val="5"/>
        </w:numPr>
        <w:spacing w:before="100" w:beforeAutospacing="1" w:after="100" w:afterAutospacing="1"/>
        <w:ind w:left="284" w:hanging="644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 xml:space="preserve"> Искать формы и способы внеурочной работы, направленной на вовлечение школьников в активную творческую деятельность (в том числе по программированию)</w:t>
      </w:r>
    </w:p>
    <w:p w:rsidR="00DD7FB2" w:rsidRPr="004B380D" w:rsidRDefault="00DD7FB2" w:rsidP="00C56074">
      <w:pPr>
        <w:numPr>
          <w:ilvl w:val="0"/>
          <w:numId w:val="5"/>
        </w:numPr>
        <w:spacing w:before="100" w:beforeAutospacing="1" w:after="100" w:afterAutospacing="1"/>
        <w:ind w:left="284" w:hanging="644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 xml:space="preserve"> Добиваться эффективного использования информационных и коммуникационных ресурсов Интернета и электронных образовательных ресурсов нового поколения в преподавании предмета.</w:t>
      </w:r>
    </w:p>
    <w:p w:rsidR="00DD7FB2" w:rsidRPr="004B380D" w:rsidRDefault="00DD7FB2" w:rsidP="00C56074">
      <w:pPr>
        <w:numPr>
          <w:ilvl w:val="0"/>
          <w:numId w:val="5"/>
        </w:numPr>
        <w:spacing w:before="100" w:beforeAutospacing="1" w:after="100" w:afterAutospacing="1"/>
        <w:ind w:left="284" w:hanging="644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 xml:space="preserve"> Организовать и провести районные мероприятия, стимулирующие педагогов и школьников более активно использовать в своей деятельности ИКТ. Добиваться формирования у школьников средствами урока и внеучебной деятельности ключевых образовательных компетенций согласно стандартам нового поколения.</w:t>
      </w:r>
    </w:p>
    <w:p w:rsidR="00DD7FB2" w:rsidRPr="005634E6" w:rsidRDefault="00DD7FB2" w:rsidP="00C56074">
      <w:pPr>
        <w:rPr>
          <w:rFonts w:ascii="Times New Roman" w:hAnsi="Times New Roman"/>
          <w:b/>
          <w:i/>
          <w:color w:val="0F243E"/>
          <w:sz w:val="24"/>
          <w:szCs w:val="24"/>
        </w:rPr>
      </w:pPr>
      <w:r w:rsidRPr="005634E6">
        <w:rPr>
          <w:rFonts w:ascii="Times New Roman" w:hAnsi="Times New Roman"/>
          <w:b/>
          <w:i/>
          <w:color w:val="0F243E"/>
          <w:sz w:val="24"/>
          <w:szCs w:val="24"/>
        </w:rPr>
        <w:t>Сравнительный анализ итогов ЕГЭ и ОГЭ  в 2015-16 учебном году</w:t>
      </w:r>
    </w:p>
    <w:p w:rsidR="00DD7FB2" w:rsidRPr="004B380D" w:rsidRDefault="00DD7FB2" w:rsidP="00EA052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 xml:space="preserve">В прошедшем учебном году информатику и ИКТ сдавали 5 выпускников. Самый высокий результат показал ученик МБОУ «ПСОШ №1 с углубленным изучением отдельных предметов» Афонин Илья. </w:t>
      </w:r>
    </w:p>
    <w:p w:rsidR="00DD7FB2" w:rsidRPr="004B380D" w:rsidRDefault="00DD7FB2" w:rsidP="00EA0524">
      <w:pPr>
        <w:ind w:firstLine="708"/>
        <w:jc w:val="both"/>
        <w:rPr>
          <w:rFonts w:ascii="Times New Roman" w:hAnsi="Times New Roman"/>
          <w:b/>
          <w:color w:val="0F243E"/>
          <w:sz w:val="24"/>
          <w:szCs w:val="24"/>
        </w:rPr>
      </w:pPr>
      <w:r w:rsidRPr="004B380D">
        <w:rPr>
          <w:rFonts w:ascii="Times New Roman" w:hAnsi="Times New Roman"/>
          <w:b/>
          <w:color w:val="0F243E"/>
          <w:sz w:val="24"/>
          <w:szCs w:val="24"/>
        </w:rPr>
        <w:t>Результаты ЕГЭ в 2016 году</w:t>
      </w:r>
    </w:p>
    <w:p w:rsidR="00DD7FB2" w:rsidRPr="004B380D" w:rsidRDefault="00DD7FB2" w:rsidP="00EA0524">
      <w:pPr>
        <w:jc w:val="both"/>
        <w:rPr>
          <w:rFonts w:ascii="Times New Roman" w:hAnsi="Times New Roman"/>
          <w:sz w:val="24"/>
          <w:szCs w:val="24"/>
        </w:rPr>
      </w:pPr>
      <w:r w:rsidRPr="008E14C7"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264pt;height:143.2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">
            <v:imagedata r:id="rId5" o:title=""/>
            <o:lock v:ext="edit" aspectratio="f"/>
          </v:shape>
        </w:pict>
      </w:r>
    </w:p>
    <w:p w:rsidR="00DD7FB2" w:rsidRPr="004B380D" w:rsidRDefault="00DD7FB2" w:rsidP="00EA052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B380D">
        <w:rPr>
          <w:rFonts w:ascii="Times New Roman" w:hAnsi="Times New Roman"/>
          <w:sz w:val="24"/>
          <w:szCs w:val="24"/>
        </w:rPr>
        <w:t>В 9- х выпускных классах число сдающих информатику составило 15 выпускников. Один ученик Матросова Ю. (МБОУ «ПСОШ №1 с углубленным изучением отдельных предметов») показала наивысший результат, набрав максимальное количество баллов.</w:t>
      </w:r>
    </w:p>
    <w:p w:rsidR="00DD7FB2" w:rsidRPr="004B380D" w:rsidRDefault="00DD7FB2" w:rsidP="00A552C2">
      <w:pPr>
        <w:ind w:firstLine="708"/>
        <w:jc w:val="both"/>
        <w:rPr>
          <w:rFonts w:ascii="Times New Roman" w:hAnsi="Times New Roman"/>
          <w:b/>
          <w:color w:val="0F243E"/>
          <w:sz w:val="24"/>
          <w:szCs w:val="24"/>
        </w:rPr>
      </w:pPr>
      <w:r w:rsidRPr="004B380D">
        <w:rPr>
          <w:rFonts w:ascii="Times New Roman" w:hAnsi="Times New Roman"/>
          <w:b/>
          <w:color w:val="0F243E"/>
          <w:sz w:val="24"/>
          <w:szCs w:val="24"/>
        </w:rPr>
        <w:t>Результаты ОГЭ в 2016 году</w:t>
      </w:r>
    </w:p>
    <w:p w:rsidR="00DD7FB2" w:rsidRPr="004B380D" w:rsidRDefault="00DD7FB2" w:rsidP="00EA052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E14C7">
        <w:rPr>
          <w:rFonts w:ascii="Times New Roman" w:hAnsi="Times New Roman"/>
          <w:noProof/>
          <w:sz w:val="24"/>
          <w:szCs w:val="24"/>
        </w:rPr>
        <w:pict>
          <v:shape id="Диаграмма 2" o:spid="_x0000_i1026" type="#_x0000_t75" style="width:256.5pt;height:137.2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">
            <v:imagedata r:id="rId6" o:title=""/>
            <o:lock v:ext="edit" aspectratio="f"/>
          </v:shape>
        </w:pict>
      </w:r>
    </w:p>
    <w:p w:rsidR="00DD7FB2" w:rsidRPr="004B380D" w:rsidRDefault="00DD7FB2" w:rsidP="00EA0524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D7FB2" w:rsidRDefault="00DD7FB2" w:rsidP="00EA0524">
      <w:pPr>
        <w:jc w:val="both"/>
        <w:rPr>
          <w:rFonts w:ascii="Times New Roman" w:hAnsi="Times New Roman"/>
          <w:sz w:val="24"/>
          <w:szCs w:val="24"/>
        </w:rPr>
      </w:pPr>
    </w:p>
    <w:p w:rsidR="00DD7FB2" w:rsidRDefault="00DD7FB2" w:rsidP="00EA0524">
      <w:pPr>
        <w:jc w:val="both"/>
        <w:rPr>
          <w:rFonts w:ascii="Times New Roman" w:hAnsi="Times New Roman"/>
          <w:sz w:val="24"/>
          <w:szCs w:val="24"/>
        </w:rPr>
      </w:pPr>
    </w:p>
    <w:p w:rsidR="00DD7FB2" w:rsidRDefault="00DD7FB2" w:rsidP="00EA0524">
      <w:pPr>
        <w:jc w:val="both"/>
        <w:rPr>
          <w:rFonts w:ascii="Times New Roman" w:hAnsi="Times New Roman"/>
          <w:sz w:val="24"/>
          <w:szCs w:val="24"/>
        </w:rPr>
      </w:pPr>
    </w:p>
    <w:p w:rsidR="00DD7FB2" w:rsidRDefault="00DD7FB2" w:rsidP="00EA0524">
      <w:pPr>
        <w:jc w:val="both"/>
        <w:rPr>
          <w:rFonts w:ascii="Times New Roman" w:hAnsi="Times New Roman"/>
          <w:sz w:val="24"/>
          <w:szCs w:val="24"/>
        </w:rPr>
      </w:pPr>
    </w:p>
    <w:p w:rsidR="00DD7FB2" w:rsidRDefault="00DD7FB2" w:rsidP="00EA0524">
      <w:pPr>
        <w:jc w:val="both"/>
        <w:rPr>
          <w:rFonts w:ascii="Times New Roman" w:hAnsi="Times New Roman"/>
          <w:sz w:val="24"/>
          <w:szCs w:val="24"/>
        </w:rPr>
      </w:pPr>
    </w:p>
    <w:p w:rsidR="00DD7FB2" w:rsidRDefault="00DD7FB2" w:rsidP="00EA0524">
      <w:pPr>
        <w:jc w:val="both"/>
        <w:rPr>
          <w:rFonts w:ascii="Times New Roman" w:hAnsi="Times New Roman"/>
          <w:sz w:val="24"/>
          <w:szCs w:val="24"/>
        </w:rPr>
      </w:pPr>
    </w:p>
    <w:p w:rsidR="00DD7FB2" w:rsidRDefault="00DD7FB2" w:rsidP="00EA0524">
      <w:pPr>
        <w:jc w:val="both"/>
        <w:rPr>
          <w:rFonts w:ascii="Times New Roman" w:hAnsi="Times New Roman"/>
          <w:sz w:val="24"/>
          <w:szCs w:val="24"/>
        </w:rPr>
      </w:pPr>
    </w:p>
    <w:p w:rsidR="00DD7FB2" w:rsidRDefault="00DD7FB2" w:rsidP="00EA0524">
      <w:pPr>
        <w:jc w:val="both"/>
        <w:rPr>
          <w:rFonts w:ascii="Times New Roman" w:hAnsi="Times New Roman"/>
          <w:sz w:val="24"/>
          <w:szCs w:val="24"/>
        </w:rPr>
      </w:pPr>
    </w:p>
    <w:p w:rsidR="00DD7FB2" w:rsidRDefault="00DD7FB2" w:rsidP="00EA0524">
      <w:pPr>
        <w:jc w:val="both"/>
        <w:rPr>
          <w:rFonts w:ascii="Times New Roman" w:hAnsi="Times New Roman"/>
          <w:sz w:val="24"/>
          <w:szCs w:val="24"/>
        </w:rPr>
      </w:pPr>
    </w:p>
    <w:p w:rsidR="00DD7FB2" w:rsidRDefault="00DD7FB2" w:rsidP="00EA0524">
      <w:pPr>
        <w:jc w:val="both"/>
        <w:rPr>
          <w:rFonts w:ascii="Times New Roman" w:hAnsi="Times New Roman"/>
          <w:sz w:val="24"/>
          <w:szCs w:val="24"/>
        </w:rPr>
      </w:pPr>
    </w:p>
    <w:p w:rsidR="00DD7FB2" w:rsidRDefault="00DD7FB2" w:rsidP="00EA0524">
      <w:pPr>
        <w:jc w:val="both"/>
        <w:rPr>
          <w:rFonts w:ascii="Times New Roman" w:hAnsi="Times New Roman"/>
          <w:sz w:val="24"/>
          <w:szCs w:val="24"/>
        </w:rPr>
      </w:pPr>
    </w:p>
    <w:p w:rsidR="00DD7FB2" w:rsidRDefault="00DD7FB2" w:rsidP="00EA0524">
      <w:pPr>
        <w:jc w:val="both"/>
        <w:rPr>
          <w:rFonts w:ascii="Times New Roman" w:hAnsi="Times New Roman"/>
          <w:sz w:val="24"/>
          <w:szCs w:val="24"/>
        </w:rPr>
      </w:pPr>
    </w:p>
    <w:p w:rsidR="00DD7FB2" w:rsidRDefault="00DD7FB2" w:rsidP="00EA0524">
      <w:pPr>
        <w:jc w:val="both"/>
        <w:rPr>
          <w:rFonts w:ascii="Times New Roman" w:hAnsi="Times New Roman"/>
          <w:sz w:val="24"/>
          <w:szCs w:val="24"/>
        </w:rPr>
      </w:pPr>
    </w:p>
    <w:p w:rsidR="00DD7FB2" w:rsidRDefault="00DD7FB2" w:rsidP="00EA0524">
      <w:pPr>
        <w:jc w:val="both"/>
        <w:rPr>
          <w:rFonts w:ascii="Times New Roman" w:hAnsi="Times New Roman"/>
          <w:sz w:val="24"/>
          <w:szCs w:val="24"/>
        </w:rPr>
      </w:pPr>
    </w:p>
    <w:p w:rsidR="00DD7FB2" w:rsidRDefault="00DD7FB2" w:rsidP="00EA0524">
      <w:pPr>
        <w:jc w:val="both"/>
        <w:rPr>
          <w:rFonts w:ascii="Times New Roman" w:hAnsi="Times New Roman"/>
          <w:sz w:val="24"/>
          <w:szCs w:val="24"/>
        </w:rPr>
      </w:pPr>
    </w:p>
    <w:p w:rsidR="00DD7FB2" w:rsidRDefault="00DD7FB2" w:rsidP="00EA0524">
      <w:pPr>
        <w:jc w:val="both"/>
        <w:rPr>
          <w:rFonts w:ascii="Times New Roman" w:hAnsi="Times New Roman"/>
          <w:sz w:val="24"/>
          <w:szCs w:val="24"/>
        </w:rPr>
      </w:pPr>
    </w:p>
    <w:p w:rsidR="00DD7FB2" w:rsidRDefault="00DD7FB2" w:rsidP="00EA0524">
      <w:pPr>
        <w:jc w:val="both"/>
        <w:rPr>
          <w:rFonts w:ascii="Times New Roman" w:hAnsi="Times New Roman"/>
          <w:sz w:val="24"/>
          <w:szCs w:val="24"/>
        </w:rPr>
      </w:pPr>
    </w:p>
    <w:p w:rsidR="00DD7FB2" w:rsidRDefault="00DD7FB2" w:rsidP="00EA0524">
      <w:pPr>
        <w:jc w:val="both"/>
        <w:rPr>
          <w:rFonts w:ascii="Times New Roman" w:hAnsi="Times New Roman"/>
          <w:sz w:val="24"/>
          <w:szCs w:val="24"/>
        </w:rPr>
      </w:pPr>
    </w:p>
    <w:p w:rsidR="00DD7FB2" w:rsidRDefault="00DD7FB2" w:rsidP="00EA0524">
      <w:pPr>
        <w:jc w:val="both"/>
        <w:rPr>
          <w:rFonts w:ascii="Times New Roman" w:hAnsi="Times New Roman"/>
          <w:sz w:val="24"/>
          <w:szCs w:val="24"/>
        </w:rPr>
      </w:pPr>
    </w:p>
    <w:p w:rsidR="00DD7FB2" w:rsidRPr="00D7333B" w:rsidRDefault="00DD7FB2" w:rsidP="009F2272">
      <w:pPr>
        <w:shd w:val="clear" w:color="auto" w:fill="FFFFFF"/>
        <w:jc w:val="center"/>
        <w:rPr>
          <w:rFonts w:ascii="Times New Roman" w:hAnsi="Times New Roman"/>
          <w:color w:val="0F243E"/>
          <w:sz w:val="24"/>
          <w:szCs w:val="24"/>
        </w:rPr>
      </w:pPr>
      <w:r w:rsidRPr="00D7333B">
        <w:rPr>
          <w:rFonts w:ascii="Times New Roman" w:hAnsi="Times New Roman"/>
          <w:b/>
          <w:bCs/>
          <w:color w:val="0F243E"/>
          <w:sz w:val="24"/>
          <w:szCs w:val="24"/>
        </w:rPr>
        <w:t>Методическая тема</w:t>
      </w:r>
      <w:r w:rsidRPr="00D7333B">
        <w:rPr>
          <w:rFonts w:ascii="Times New Roman" w:hAnsi="Times New Roman"/>
          <w:b/>
          <w:bCs/>
          <w:i/>
          <w:color w:val="0F243E"/>
          <w:sz w:val="24"/>
          <w:szCs w:val="24"/>
        </w:rPr>
        <w:t xml:space="preserve">: </w:t>
      </w:r>
      <w:r w:rsidRPr="00D7333B">
        <w:rPr>
          <w:rFonts w:ascii="Times New Roman" w:hAnsi="Times New Roman"/>
          <w:b/>
          <w:bCs/>
          <w:i/>
          <w:color w:val="0F243E"/>
          <w:spacing w:val="-7"/>
          <w:sz w:val="24"/>
          <w:szCs w:val="24"/>
        </w:rPr>
        <w:t>«Реализация личности педагога   и ученика в условиях внедрения инновационных технологий обучения</w:t>
      </w:r>
      <w:r w:rsidRPr="00D7333B">
        <w:rPr>
          <w:rFonts w:ascii="Times New Roman" w:hAnsi="Times New Roman"/>
          <w:b/>
          <w:bCs/>
          <w:i/>
          <w:color w:val="0F243E"/>
          <w:sz w:val="24"/>
          <w:szCs w:val="24"/>
        </w:rPr>
        <w:t>».</w:t>
      </w:r>
    </w:p>
    <w:p w:rsidR="00DD7FB2" w:rsidRPr="00D7333B" w:rsidRDefault="00DD7FB2" w:rsidP="009F2272">
      <w:pPr>
        <w:shd w:val="clear" w:color="auto" w:fill="FFFFFF"/>
        <w:spacing w:before="125" w:after="125"/>
        <w:jc w:val="both"/>
        <w:rPr>
          <w:rFonts w:ascii="Times New Roman" w:hAnsi="Times New Roman"/>
          <w:color w:val="0F1419"/>
          <w:sz w:val="24"/>
          <w:szCs w:val="24"/>
        </w:rPr>
      </w:pPr>
      <w:r w:rsidRPr="00D7333B">
        <w:rPr>
          <w:rFonts w:ascii="Times New Roman" w:hAnsi="Times New Roman"/>
          <w:b/>
          <w:bCs/>
          <w:color w:val="0F1419"/>
          <w:sz w:val="24"/>
          <w:szCs w:val="24"/>
        </w:rPr>
        <w:t>Цель</w:t>
      </w:r>
      <w:r w:rsidRPr="00D7333B">
        <w:rPr>
          <w:rFonts w:ascii="Times New Roman" w:hAnsi="Times New Roman"/>
          <w:color w:val="0F1419"/>
          <w:sz w:val="24"/>
          <w:szCs w:val="24"/>
        </w:rPr>
        <w:t>: повышать профессиональную компетентность педагогов и эффективность их работы для улучшения качества образования и развития познавательной активности обучающихся.</w:t>
      </w:r>
    </w:p>
    <w:p w:rsidR="00DD7FB2" w:rsidRPr="00D7333B" w:rsidRDefault="00DD7FB2" w:rsidP="009F2272">
      <w:pPr>
        <w:shd w:val="clear" w:color="auto" w:fill="FFFFFF"/>
        <w:spacing w:after="0"/>
        <w:jc w:val="both"/>
        <w:rPr>
          <w:rFonts w:ascii="Times New Roman" w:hAnsi="Times New Roman"/>
          <w:color w:val="0F1419"/>
          <w:sz w:val="24"/>
          <w:szCs w:val="24"/>
        </w:rPr>
      </w:pPr>
      <w:r w:rsidRPr="00D7333B">
        <w:rPr>
          <w:rFonts w:ascii="Times New Roman" w:hAnsi="Times New Roman"/>
          <w:b/>
          <w:bCs/>
          <w:color w:val="0F1419"/>
          <w:sz w:val="24"/>
          <w:szCs w:val="24"/>
        </w:rPr>
        <w:t>Задачи:</w:t>
      </w:r>
      <w:r w:rsidRPr="00D7333B">
        <w:rPr>
          <w:rFonts w:ascii="Times New Roman" w:hAnsi="Times New Roman"/>
          <w:color w:val="0F1419"/>
          <w:sz w:val="24"/>
          <w:szCs w:val="24"/>
        </w:rPr>
        <w:br/>
        <w:t>1. Организовать работу по изучению образовательного государственного стандарта по информатике, корректированию рабочих программ по предмету “информатика” и учебно-тематических планов.</w:t>
      </w:r>
    </w:p>
    <w:p w:rsidR="00DD7FB2" w:rsidRPr="00D7333B" w:rsidRDefault="00DD7FB2" w:rsidP="009F2272">
      <w:pPr>
        <w:shd w:val="clear" w:color="auto" w:fill="FFFFFF"/>
        <w:spacing w:after="0"/>
        <w:jc w:val="both"/>
        <w:rPr>
          <w:rFonts w:ascii="Times New Roman" w:hAnsi="Times New Roman"/>
          <w:color w:val="0F1419"/>
          <w:sz w:val="24"/>
          <w:szCs w:val="24"/>
        </w:rPr>
      </w:pPr>
      <w:r w:rsidRPr="00D7333B">
        <w:rPr>
          <w:rFonts w:ascii="Times New Roman" w:hAnsi="Times New Roman"/>
          <w:color w:val="0F1419"/>
          <w:sz w:val="24"/>
          <w:szCs w:val="24"/>
        </w:rPr>
        <w:t>2. Совершенствовать методику преподавания информатики, используя системно-деятельностный подход.</w:t>
      </w:r>
    </w:p>
    <w:p w:rsidR="00DD7FB2" w:rsidRPr="00D7333B" w:rsidRDefault="00DD7FB2" w:rsidP="009F2272">
      <w:pPr>
        <w:shd w:val="clear" w:color="auto" w:fill="FFFFFF"/>
        <w:spacing w:after="0"/>
        <w:jc w:val="both"/>
        <w:rPr>
          <w:rFonts w:ascii="Times New Roman" w:hAnsi="Times New Roman"/>
          <w:color w:val="0F1419"/>
          <w:sz w:val="24"/>
          <w:szCs w:val="24"/>
        </w:rPr>
      </w:pPr>
      <w:r w:rsidRPr="00D7333B">
        <w:rPr>
          <w:rFonts w:ascii="Times New Roman" w:hAnsi="Times New Roman"/>
          <w:color w:val="0F1419"/>
          <w:sz w:val="24"/>
          <w:szCs w:val="24"/>
        </w:rPr>
        <w:t>3. Внедрять в практику работы учителей информатики современные Интернет-технологии, способствовать их распространению в образовательной деятельности</w:t>
      </w:r>
      <w:r w:rsidRPr="00D7333B">
        <w:rPr>
          <w:rFonts w:ascii="Times New Roman" w:hAnsi="Times New Roman"/>
          <w:color w:val="0F1419"/>
          <w:sz w:val="24"/>
          <w:szCs w:val="24"/>
        </w:rPr>
        <w:br/>
        <w:t>4. Выявлять, обобщать и распространять опыт работы творчески работающих учителей.</w:t>
      </w:r>
      <w:r w:rsidRPr="00D7333B">
        <w:rPr>
          <w:rFonts w:ascii="Times New Roman" w:hAnsi="Times New Roman"/>
          <w:color w:val="0F1419"/>
          <w:sz w:val="24"/>
          <w:szCs w:val="24"/>
        </w:rPr>
        <w:br/>
        <w:t>5. Способствовать обновлению образовательной практики учителей в условиях перехода на новые образовательные стандарты.</w:t>
      </w:r>
    </w:p>
    <w:p w:rsidR="00DD7FB2" w:rsidRPr="00D7333B" w:rsidRDefault="00DD7FB2" w:rsidP="009F2272">
      <w:pPr>
        <w:shd w:val="clear" w:color="auto" w:fill="FFFFFF"/>
        <w:spacing w:after="0"/>
        <w:jc w:val="both"/>
        <w:rPr>
          <w:rFonts w:ascii="Times New Roman" w:hAnsi="Times New Roman"/>
          <w:color w:val="0F1419"/>
          <w:sz w:val="24"/>
          <w:szCs w:val="24"/>
        </w:rPr>
      </w:pPr>
      <w:r w:rsidRPr="00D7333B">
        <w:rPr>
          <w:rFonts w:ascii="Times New Roman" w:hAnsi="Times New Roman"/>
          <w:color w:val="0F1419"/>
          <w:sz w:val="24"/>
          <w:szCs w:val="24"/>
        </w:rPr>
        <w:t>6. Уделить особое внимание подготовке детей к олимпиадам по информатике.</w:t>
      </w:r>
    </w:p>
    <w:p w:rsidR="00DD7FB2" w:rsidRPr="001825EE" w:rsidRDefault="00DD7FB2" w:rsidP="009F2272">
      <w:pPr>
        <w:pStyle w:val="BodyText"/>
        <w:jc w:val="both"/>
        <w:rPr>
          <w:color w:val="0F243E"/>
          <w:sz w:val="24"/>
          <w:szCs w:val="24"/>
        </w:rPr>
      </w:pPr>
      <w:r w:rsidRPr="001825EE">
        <w:rPr>
          <w:b/>
          <w:color w:val="0F243E"/>
          <w:sz w:val="24"/>
          <w:szCs w:val="24"/>
        </w:rPr>
        <w:t>Формы работы РМО</w:t>
      </w:r>
    </w:p>
    <w:p w:rsidR="00DD7FB2" w:rsidRPr="001825EE" w:rsidRDefault="00DD7FB2" w:rsidP="009F2272">
      <w:pPr>
        <w:pStyle w:val="BodyText"/>
        <w:jc w:val="both"/>
        <w:rPr>
          <w:sz w:val="24"/>
          <w:szCs w:val="24"/>
        </w:rPr>
      </w:pPr>
      <w:r w:rsidRPr="001825EE">
        <w:rPr>
          <w:sz w:val="24"/>
          <w:szCs w:val="24"/>
        </w:rPr>
        <w:t>1.  Целевые и взаимные посещения уроков с последующим обсуждением их результатов.</w:t>
      </w:r>
    </w:p>
    <w:p w:rsidR="00DD7FB2" w:rsidRPr="001825EE" w:rsidRDefault="00DD7FB2" w:rsidP="009F2272">
      <w:pPr>
        <w:pStyle w:val="BodyText"/>
        <w:jc w:val="both"/>
        <w:rPr>
          <w:sz w:val="24"/>
          <w:szCs w:val="24"/>
        </w:rPr>
      </w:pPr>
      <w:r w:rsidRPr="001825EE">
        <w:rPr>
          <w:sz w:val="24"/>
          <w:szCs w:val="24"/>
        </w:rPr>
        <w:t>2.  Доклады и сообщения из опыта работы в сочетании с практическим их показом.</w:t>
      </w:r>
    </w:p>
    <w:p w:rsidR="00DD7FB2" w:rsidRPr="001825EE" w:rsidRDefault="00DD7FB2" w:rsidP="009F2272">
      <w:pPr>
        <w:pStyle w:val="BodyText"/>
        <w:jc w:val="both"/>
        <w:rPr>
          <w:sz w:val="24"/>
          <w:szCs w:val="24"/>
        </w:rPr>
      </w:pPr>
      <w:r w:rsidRPr="001825EE">
        <w:rPr>
          <w:sz w:val="24"/>
          <w:szCs w:val="24"/>
        </w:rPr>
        <w:t>3.  Участие в районных семинарах и конференциях.</w:t>
      </w:r>
    </w:p>
    <w:p w:rsidR="00DD7FB2" w:rsidRPr="001825EE" w:rsidRDefault="00DD7FB2" w:rsidP="009F2272">
      <w:pPr>
        <w:pStyle w:val="BodyText"/>
        <w:jc w:val="both"/>
        <w:rPr>
          <w:sz w:val="24"/>
          <w:szCs w:val="24"/>
        </w:rPr>
      </w:pPr>
      <w:r w:rsidRPr="001825EE">
        <w:rPr>
          <w:sz w:val="24"/>
          <w:szCs w:val="24"/>
        </w:rPr>
        <w:t>4.  Организация предметных олимпиад</w:t>
      </w:r>
    </w:p>
    <w:p w:rsidR="00DD7FB2" w:rsidRPr="001825EE" w:rsidRDefault="00DD7FB2" w:rsidP="009F2272">
      <w:pPr>
        <w:pStyle w:val="BodyText"/>
        <w:jc w:val="both"/>
        <w:rPr>
          <w:sz w:val="24"/>
          <w:szCs w:val="24"/>
        </w:rPr>
      </w:pPr>
      <w:r w:rsidRPr="001825EE">
        <w:rPr>
          <w:sz w:val="24"/>
          <w:szCs w:val="24"/>
        </w:rPr>
        <w:t>5.  Работа с одаренными детьми.</w:t>
      </w:r>
    </w:p>
    <w:p w:rsidR="00DD7FB2" w:rsidRPr="001825EE" w:rsidRDefault="00DD7FB2" w:rsidP="009F2272">
      <w:pPr>
        <w:pStyle w:val="BodyText"/>
        <w:jc w:val="both"/>
        <w:rPr>
          <w:b/>
          <w:sz w:val="24"/>
          <w:szCs w:val="24"/>
        </w:rPr>
      </w:pPr>
      <w:r w:rsidRPr="001825EE">
        <w:rPr>
          <w:sz w:val="24"/>
          <w:szCs w:val="24"/>
        </w:rPr>
        <w:t>6.  Семинар – практикум, круглый стол</w:t>
      </w:r>
    </w:p>
    <w:p w:rsidR="00DD7FB2" w:rsidRPr="001825EE" w:rsidRDefault="00DD7FB2" w:rsidP="009F2272">
      <w:pPr>
        <w:pStyle w:val="BodyText"/>
        <w:jc w:val="both"/>
        <w:rPr>
          <w:color w:val="0F243E"/>
          <w:sz w:val="24"/>
          <w:szCs w:val="24"/>
        </w:rPr>
      </w:pPr>
      <w:r w:rsidRPr="001825EE">
        <w:rPr>
          <w:b/>
          <w:color w:val="0F243E"/>
          <w:sz w:val="24"/>
          <w:szCs w:val="24"/>
        </w:rPr>
        <w:t>Критерии эффективности РМО:</w:t>
      </w:r>
    </w:p>
    <w:p w:rsidR="00DD7FB2" w:rsidRPr="001825EE" w:rsidRDefault="00DD7FB2" w:rsidP="009F2272">
      <w:pPr>
        <w:pStyle w:val="BodyText"/>
        <w:jc w:val="both"/>
        <w:rPr>
          <w:sz w:val="24"/>
          <w:szCs w:val="24"/>
        </w:rPr>
      </w:pPr>
      <w:r w:rsidRPr="001825EE">
        <w:rPr>
          <w:sz w:val="24"/>
          <w:szCs w:val="24"/>
        </w:rPr>
        <w:t>1. Качество обученности учащихся.</w:t>
      </w:r>
    </w:p>
    <w:p w:rsidR="00DD7FB2" w:rsidRPr="001825EE" w:rsidRDefault="00DD7FB2" w:rsidP="009F2272">
      <w:pPr>
        <w:pStyle w:val="BodyText"/>
        <w:jc w:val="both"/>
        <w:rPr>
          <w:b/>
          <w:sz w:val="24"/>
          <w:szCs w:val="24"/>
        </w:rPr>
      </w:pPr>
      <w:r w:rsidRPr="001825EE">
        <w:rPr>
          <w:sz w:val="24"/>
          <w:szCs w:val="24"/>
        </w:rPr>
        <w:t>2. Участие в методической работе района.</w:t>
      </w:r>
    </w:p>
    <w:p w:rsidR="00DD7FB2" w:rsidRPr="00D7333B" w:rsidRDefault="00DD7FB2" w:rsidP="009F2272">
      <w:pPr>
        <w:rPr>
          <w:rFonts w:ascii="Times New Roman" w:hAnsi="Times New Roman"/>
          <w:b/>
          <w:color w:val="0F243E"/>
          <w:sz w:val="24"/>
          <w:szCs w:val="24"/>
        </w:rPr>
      </w:pPr>
      <w:r w:rsidRPr="00D7333B">
        <w:rPr>
          <w:rFonts w:ascii="Times New Roman" w:hAnsi="Times New Roman"/>
          <w:b/>
          <w:color w:val="0F243E"/>
          <w:sz w:val="24"/>
          <w:szCs w:val="24"/>
        </w:rPr>
        <w:t>Состав методического совета РМО:</w:t>
      </w:r>
    </w:p>
    <w:p w:rsidR="00DD7FB2" w:rsidRPr="00D7333B" w:rsidRDefault="00DD7FB2" w:rsidP="009F2272">
      <w:pPr>
        <w:pStyle w:val="ListParagraph"/>
        <w:numPr>
          <w:ilvl w:val="0"/>
          <w:numId w:val="19"/>
        </w:numPr>
        <w:spacing w:after="0" w:line="240" w:lineRule="auto"/>
      </w:pPr>
      <w:r w:rsidRPr="00D7333B">
        <w:t>Яруллина Милявшя Фидаиовна (методист ИМЦ).</w:t>
      </w:r>
    </w:p>
    <w:p w:rsidR="00DD7FB2" w:rsidRPr="00D7333B" w:rsidRDefault="00DD7FB2" w:rsidP="009F2272">
      <w:pPr>
        <w:pStyle w:val="ListParagraph"/>
        <w:numPr>
          <w:ilvl w:val="0"/>
          <w:numId w:val="19"/>
        </w:numPr>
        <w:spacing w:after="0" w:line="240" w:lineRule="auto"/>
      </w:pPr>
      <w:r w:rsidRPr="00D7333B">
        <w:t>Додосова Тамара Ивановна (МБОУ «Пестречинская  средняя школа №1 с углубленным изучением отдельных предметов)</w:t>
      </w:r>
    </w:p>
    <w:p w:rsidR="00DD7FB2" w:rsidRPr="00D7333B" w:rsidRDefault="00DD7FB2" w:rsidP="009F2272">
      <w:pPr>
        <w:pStyle w:val="ListParagraph"/>
        <w:numPr>
          <w:ilvl w:val="0"/>
          <w:numId w:val="19"/>
        </w:numPr>
        <w:spacing w:after="0" w:line="240" w:lineRule="auto"/>
      </w:pPr>
      <w:r w:rsidRPr="00D7333B">
        <w:t xml:space="preserve"> Гимадеева Миннезифа Шакуровна (МБОУ Шалинская   средняя школа).</w:t>
      </w:r>
    </w:p>
    <w:p w:rsidR="00DD7FB2" w:rsidRPr="00D7333B" w:rsidRDefault="00DD7FB2" w:rsidP="009F2272">
      <w:pPr>
        <w:pStyle w:val="ListParagraph"/>
        <w:numPr>
          <w:ilvl w:val="0"/>
          <w:numId w:val="19"/>
        </w:numPr>
        <w:spacing w:after="0" w:line="240" w:lineRule="auto"/>
      </w:pPr>
      <w:r w:rsidRPr="00D7333B">
        <w:t xml:space="preserve"> Борисова В.И. (МБОУ Ст-Шигалеевская СОШ)</w:t>
      </w:r>
    </w:p>
    <w:p w:rsidR="00DD7FB2" w:rsidRDefault="00DD7FB2" w:rsidP="009F2272">
      <w:pPr>
        <w:rPr>
          <w:rFonts w:ascii="Times New Roman" w:hAnsi="Times New Roman"/>
          <w:b/>
          <w:color w:val="0F243E"/>
          <w:sz w:val="24"/>
          <w:szCs w:val="24"/>
        </w:rPr>
      </w:pPr>
    </w:p>
    <w:p w:rsidR="00DD7FB2" w:rsidRPr="00D7333B" w:rsidRDefault="00DD7FB2" w:rsidP="009F2272">
      <w:pPr>
        <w:rPr>
          <w:rFonts w:ascii="Times New Roman" w:hAnsi="Times New Roman"/>
          <w:b/>
          <w:color w:val="0F243E"/>
          <w:sz w:val="24"/>
          <w:szCs w:val="24"/>
        </w:rPr>
      </w:pPr>
      <w:r w:rsidRPr="00D7333B">
        <w:rPr>
          <w:rFonts w:ascii="Times New Roman" w:hAnsi="Times New Roman"/>
          <w:b/>
          <w:color w:val="0F243E"/>
          <w:sz w:val="24"/>
          <w:szCs w:val="24"/>
        </w:rPr>
        <w:t>Цель и задачи инициативной группы</w:t>
      </w:r>
    </w:p>
    <w:p w:rsidR="00DD7FB2" w:rsidRPr="00D7333B" w:rsidRDefault="00DD7FB2" w:rsidP="009F2272">
      <w:pPr>
        <w:spacing w:before="30" w:after="3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7333B">
        <w:rPr>
          <w:rStyle w:val="Strong"/>
          <w:rFonts w:ascii="Times New Roman" w:hAnsi="Times New Roman"/>
          <w:color w:val="0F243E"/>
          <w:sz w:val="24"/>
          <w:szCs w:val="24"/>
        </w:rPr>
        <w:t>Цель:</w:t>
      </w:r>
      <w:r w:rsidRPr="00D7333B">
        <w:rPr>
          <w:rFonts w:ascii="Times New Roman" w:hAnsi="Times New Roman"/>
          <w:color w:val="000000"/>
          <w:sz w:val="24"/>
          <w:szCs w:val="24"/>
        </w:rPr>
        <w:t>  совершенствовать уровень педагогического мастерства учителей информатики, их компетентности в области учебных предметов и методики их преподавания в условиях обновления содержания образования.</w:t>
      </w:r>
    </w:p>
    <w:p w:rsidR="00DD7FB2" w:rsidRPr="00D7333B" w:rsidRDefault="00DD7FB2" w:rsidP="009F2272">
      <w:pPr>
        <w:spacing w:before="30" w:after="30" w:line="360" w:lineRule="auto"/>
        <w:jc w:val="both"/>
        <w:rPr>
          <w:rFonts w:ascii="Times New Roman" w:hAnsi="Times New Roman"/>
          <w:b/>
          <w:color w:val="0F243E"/>
          <w:sz w:val="24"/>
          <w:szCs w:val="24"/>
        </w:rPr>
      </w:pPr>
      <w:r w:rsidRPr="00D7333B">
        <w:rPr>
          <w:rFonts w:ascii="Times New Roman" w:hAnsi="Times New Roman"/>
          <w:b/>
          <w:color w:val="0F243E"/>
          <w:sz w:val="24"/>
          <w:szCs w:val="24"/>
        </w:rPr>
        <w:t>Задачи:</w:t>
      </w:r>
    </w:p>
    <w:p w:rsidR="00DD7FB2" w:rsidRPr="00D7333B" w:rsidRDefault="00DD7FB2" w:rsidP="009F2272">
      <w:pPr>
        <w:pStyle w:val="ListParagraph"/>
        <w:numPr>
          <w:ilvl w:val="0"/>
          <w:numId w:val="20"/>
        </w:numPr>
        <w:spacing w:after="0" w:line="240" w:lineRule="auto"/>
        <w:ind w:left="426" w:hanging="426"/>
        <w:jc w:val="both"/>
      </w:pPr>
      <w:r w:rsidRPr="00D7333B">
        <w:t xml:space="preserve">Изучать и внедрять в работу современные образовательные и информационные технологии, повышающие результаты обучения, развития и воспитания обучающихся. </w:t>
      </w:r>
    </w:p>
    <w:p w:rsidR="00DD7FB2" w:rsidRPr="00D7333B" w:rsidRDefault="00DD7FB2" w:rsidP="009F2272">
      <w:pPr>
        <w:pStyle w:val="ListParagraph"/>
        <w:numPr>
          <w:ilvl w:val="0"/>
          <w:numId w:val="20"/>
        </w:numPr>
        <w:spacing w:after="0" w:line="240" w:lineRule="auto"/>
        <w:ind w:left="426" w:hanging="426"/>
        <w:jc w:val="both"/>
      </w:pPr>
      <w:r w:rsidRPr="00D7333B">
        <w:t xml:space="preserve">Совершенствовать знания педагогов в области методики преподавания в условиях ФГОС ООО и НОО. </w:t>
      </w:r>
    </w:p>
    <w:p w:rsidR="00DD7FB2" w:rsidRPr="00D7333B" w:rsidRDefault="00DD7FB2" w:rsidP="009F2272">
      <w:pPr>
        <w:pStyle w:val="ListParagraph"/>
        <w:numPr>
          <w:ilvl w:val="0"/>
          <w:numId w:val="20"/>
        </w:numPr>
        <w:spacing w:after="0" w:line="240" w:lineRule="auto"/>
        <w:ind w:left="426" w:hanging="426"/>
        <w:jc w:val="both"/>
      </w:pPr>
      <w:r w:rsidRPr="00D7333B">
        <w:t xml:space="preserve">Совершенствовать работу по подготовке выпускников к ОГЭ и ЕГЭ. </w:t>
      </w:r>
    </w:p>
    <w:p w:rsidR="00DD7FB2" w:rsidRPr="00D7333B" w:rsidRDefault="00DD7FB2" w:rsidP="009F2272">
      <w:pPr>
        <w:pStyle w:val="ListParagraph"/>
        <w:numPr>
          <w:ilvl w:val="0"/>
          <w:numId w:val="20"/>
        </w:numPr>
        <w:spacing w:after="0" w:line="240" w:lineRule="auto"/>
        <w:ind w:left="426" w:hanging="426"/>
        <w:jc w:val="both"/>
      </w:pPr>
      <w:r w:rsidRPr="00D7333B">
        <w:t>Организовать работу по подготовке выпускников к ОГЭ и ЕГЭ</w:t>
      </w:r>
    </w:p>
    <w:p w:rsidR="00DD7FB2" w:rsidRPr="00D7333B" w:rsidRDefault="00DD7FB2" w:rsidP="009F2272">
      <w:pPr>
        <w:pStyle w:val="ListParagraph"/>
        <w:numPr>
          <w:ilvl w:val="0"/>
          <w:numId w:val="20"/>
        </w:numPr>
        <w:spacing w:after="0" w:line="240" w:lineRule="auto"/>
        <w:ind w:left="426" w:hanging="426"/>
        <w:jc w:val="both"/>
      </w:pPr>
      <w:r w:rsidRPr="00D7333B">
        <w:t xml:space="preserve">Осуществлять преемственность между ступенями образования. </w:t>
      </w:r>
    </w:p>
    <w:p w:rsidR="00DD7FB2" w:rsidRPr="00D7333B" w:rsidRDefault="00DD7FB2" w:rsidP="009F2272">
      <w:pPr>
        <w:pStyle w:val="ListParagraph"/>
        <w:numPr>
          <w:ilvl w:val="0"/>
          <w:numId w:val="20"/>
        </w:numPr>
        <w:spacing w:after="0" w:line="240" w:lineRule="auto"/>
        <w:ind w:left="426" w:hanging="426"/>
        <w:jc w:val="both"/>
        <w:rPr>
          <w:color w:val="000000"/>
        </w:rPr>
      </w:pPr>
      <w:r w:rsidRPr="00D7333B">
        <w:t>Обобщать и распространять передовой педагогический опыт учителей информатики и ИКТ.</w:t>
      </w:r>
    </w:p>
    <w:p w:rsidR="00DD7FB2" w:rsidRPr="00D7333B" w:rsidRDefault="00DD7FB2" w:rsidP="009F2272">
      <w:pPr>
        <w:pStyle w:val="ListParagraph"/>
        <w:numPr>
          <w:ilvl w:val="0"/>
          <w:numId w:val="20"/>
        </w:numPr>
        <w:spacing w:after="0" w:line="240" w:lineRule="auto"/>
        <w:ind w:left="426" w:hanging="426"/>
        <w:jc w:val="both"/>
        <w:rPr>
          <w:color w:val="000000"/>
        </w:rPr>
      </w:pPr>
      <w:r w:rsidRPr="00D7333B">
        <w:rPr>
          <w:color w:val="000000"/>
        </w:rPr>
        <w:t>Создание условий для реализации новых государственных образовательных стандартов через освоение передовых технологий и методик обучения курса информатики.</w:t>
      </w:r>
    </w:p>
    <w:p w:rsidR="00DD7FB2" w:rsidRPr="00D7333B" w:rsidRDefault="00DD7FB2" w:rsidP="009F2272">
      <w:pPr>
        <w:pStyle w:val="ListParagraph"/>
        <w:numPr>
          <w:ilvl w:val="0"/>
          <w:numId w:val="20"/>
        </w:numPr>
        <w:spacing w:after="0" w:line="240" w:lineRule="auto"/>
        <w:ind w:left="426" w:hanging="426"/>
        <w:jc w:val="both"/>
        <w:rPr>
          <w:color w:val="000000"/>
        </w:rPr>
      </w:pPr>
      <w:r w:rsidRPr="00D7333B">
        <w:rPr>
          <w:color w:val="000000"/>
        </w:rPr>
        <w:t>Изучение новых технологий и методик обучения предмета в рамках профильной школы.</w:t>
      </w:r>
    </w:p>
    <w:p w:rsidR="00DD7FB2" w:rsidRDefault="00DD7FB2" w:rsidP="009F2272">
      <w:pPr>
        <w:pStyle w:val="NormalWeb"/>
        <w:rPr>
          <w:rStyle w:val="Strong"/>
          <w:color w:val="000080"/>
        </w:rPr>
      </w:pPr>
      <w:r w:rsidRPr="00D7333B">
        <w:rPr>
          <w:rStyle w:val="Strong"/>
          <w:color w:val="000080"/>
        </w:rPr>
        <w:t>Основные направления деятельности методического объединения:</w:t>
      </w:r>
    </w:p>
    <w:p w:rsidR="00DD7FB2" w:rsidRPr="00D7333B" w:rsidRDefault="00DD7FB2" w:rsidP="009F2272">
      <w:pPr>
        <w:numPr>
          <w:ilvl w:val="0"/>
          <w:numId w:val="21"/>
        </w:numPr>
        <w:tabs>
          <w:tab w:val="clear" w:pos="1200"/>
          <w:tab w:val="num" w:pos="567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D7333B">
        <w:rPr>
          <w:rFonts w:ascii="Times New Roman" w:hAnsi="Times New Roman"/>
          <w:sz w:val="24"/>
          <w:szCs w:val="24"/>
        </w:rPr>
        <w:t>активное вовлечение учителей в педагогический поиск, творчество, исследовательскую деятельность;</w:t>
      </w:r>
    </w:p>
    <w:p w:rsidR="00DD7FB2" w:rsidRPr="00D7333B" w:rsidRDefault="00DD7FB2" w:rsidP="009F2272">
      <w:pPr>
        <w:numPr>
          <w:ilvl w:val="0"/>
          <w:numId w:val="21"/>
        </w:numPr>
        <w:tabs>
          <w:tab w:val="clear" w:pos="1200"/>
          <w:tab w:val="num" w:pos="567"/>
        </w:tabs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D7333B">
        <w:rPr>
          <w:rFonts w:ascii="Times New Roman" w:hAnsi="Times New Roman"/>
          <w:sz w:val="24"/>
          <w:szCs w:val="24"/>
        </w:rPr>
        <w:t>изучение и внедрение инновационного опыта педагогов.</w:t>
      </w:r>
    </w:p>
    <w:p w:rsidR="00DD7FB2" w:rsidRPr="00D7333B" w:rsidRDefault="00DD7FB2" w:rsidP="009F2272">
      <w:pPr>
        <w:rPr>
          <w:rFonts w:ascii="Times New Roman" w:hAnsi="Times New Roman"/>
          <w:color w:val="000080"/>
          <w:sz w:val="24"/>
          <w:szCs w:val="24"/>
        </w:rPr>
      </w:pPr>
    </w:p>
    <w:p w:rsidR="00DD7FB2" w:rsidRPr="00D7333B" w:rsidRDefault="00DD7FB2" w:rsidP="009F2272">
      <w:pPr>
        <w:rPr>
          <w:rFonts w:ascii="Times New Roman" w:hAnsi="Times New Roman"/>
          <w:b/>
          <w:color w:val="000080"/>
          <w:sz w:val="24"/>
          <w:szCs w:val="24"/>
        </w:rPr>
      </w:pPr>
      <w:r w:rsidRPr="00D7333B">
        <w:rPr>
          <w:rFonts w:ascii="Times New Roman" w:hAnsi="Times New Roman"/>
          <w:b/>
          <w:color w:val="000080"/>
          <w:sz w:val="24"/>
          <w:szCs w:val="24"/>
        </w:rPr>
        <w:t>Сведения об учителях, аттестуемых в 2016-17 учебном году</w:t>
      </w:r>
    </w:p>
    <w:p w:rsidR="00DD7FB2" w:rsidRPr="00D7333B" w:rsidRDefault="00DD7FB2" w:rsidP="009F2272">
      <w:pPr>
        <w:spacing w:line="360" w:lineRule="auto"/>
        <w:jc w:val="both"/>
        <w:rPr>
          <w:rFonts w:ascii="Times New Roman" w:hAnsi="Times New Roman"/>
          <w:b/>
          <w:color w:val="000080"/>
          <w:sz w:val="24"/>
          <w:szCs w:val="24"/>
        </w:rPr>
      </w:pPr>
      <w:r w:rsidRPr="00D7333B">
        <w:rPr>
          <w:rFonts w:ascii="Times New Roman" w:hAnsi="Times New Roman"/>
          <w:sz w:val="24"/>
          <w:szCs w:val="24"/>
        </w:rPr>
        <w:t>Цыганова Руфина Рафаэльевна - учитель информатики муниципального бюджетного общеобразовательного учреждения «Пестречинская средняя общеобразовательная школа №1 с углубленным изучением отдельных предметов», первая квалификационная категория</w:t>
      </w:r>
      <w:r>
        <w:rPr>
          <w:rFonts w:ascii="Times New Roman" w:hAnsi="Times New Roman"/>
          <w:sz w:val="24"/>
          <w:szCs w:val="24"/>
        </w:rPr>
        <w:t>.</w:t>
      </w:r>
    </w:p>
    <w:p w:rsidR="00DD7FB2" w:rsidRPr="00D7333B" w:rsidRDefault="00DD7FB2" w:rsidP="009F2272">
      <w:pPr>
        <w:rPr>
          <w:rFonts w:ascii="Times New Roman" w:hAnsi="Times New Roman"/>
          <w:b/>
          <w:color w:val="000080"/>
          <w:sz w:val="24"/>
          <w:szCs w:val="24"/>
        </w:rPr>
      </w:pPr>
      <w:r w:rsidRPr="00D7333B">
        <w:rPr>
          <w:rFonts w:ascii="Times New Roman" w:hAnsi="Times New Roman"/>
          <w:b/>
          <w:color w:val="000080"/>
          <w:sz w:val="24"/>
          <w:szCs w:val="24"/>
        </w:rPr>
        <w:t>Наставничество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19"/>
        <w:gridCol w:w="3188"/>
        <w:gridCol w:w="3163"/>
      </w:tblGrid>
      <w:tr w:rsidR="00DD7FB2" w:rsidRPr="00943A5D" w:rsidTr="00A70C3F">
        <w:tc>
          <w:tcPr>
            <w:tcW w:w="3220" w:type="dxa"/>
          </w:tcPr>
          <w:p w:rsidR="00DD7FB2" w:rsidRPr="00943A5D" w:rsidRDefault="00DD7FB2" w:rsidP="00A70C3F">
            <w:pPr>
              <w:spacing w:after="0"/>
              <w:jc w:val="center"/>
              <w:rPr>
                <w:rFonts w:ascii="Times New Roman" w:hAnsi="Times New Roman"/>
                <w:color w:val="000080"/>
                <w:sz w:val="24"/>
                <w:szCs w:val="24"/>
              </w:rPr>
            </w:pPr>
          </w:p>
          <w:p w:rsidR="00DD7FB2" w:rsidRPr="00943A5D" w:rsidRDefault="00DD7FB2" w:rsidP="00A70C3F">
            <w:pPr>
              <w:spacing w:after="0"/>
              <w:jc w:val="center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 w:rsidRPr="00943A5D">
              <w:rPr>
                <w:rFonts w:ascii="Times New Roman" w:hAnsi="Times New Roman"/>
                <w:color w:val="000080"/>
                <w:sz w:val="24"/>
                <w:szCs w:val="24"/>
              </w:rPr>
              <w:t>Школа</w:t>
            </w:r>
          </w:p>
          <w:p w:rsidR="00DD7FB2" w:rsidRPr="00943A5D" w:rsidRDefault="00DD7FB2" w:rsidP="00A70C3F">
            <w:pPr>
              <w:spacing w:after="0"/>
              <w:jc w:val="center"/>
              <w:rPr>
                <w:rFonts w:ascii="Times New Roman" w:hAnsi="Times New Roman"/>
                <w:color w:val="000080"/>
                <w:sz w:val="24"/>
                <w:szCs w:val="24"/>
              </w:rPr>
            </w:pPr>
          </w:p>
        </w:tc>
        <w:tc>
          <w:tcPr>
            <w:tcW w:w="3188" w:type="dxa"/>
          </w:tcPr>
          <w:p w:rsidR="00DD7FB2" w:rsidRPr="00943A5D" w:rsidRDefault="00DD7FB2" w:rsidP="00A70C3F">
            <w:pPr>
              <w:spacing w:after="0"/>
              <w:jc w:val="center"/>
              <w:rPr>
                <w:rFonts w:ascii="Times New Roman" w:hAnsi="Times New Roman"/>
                <w:color w:val="000080"/>
                <w:sz w:val="24"/>
                <w:szCs w:val="24"/>
              </w:rPr>
            </w:pPr>
          </w:p>
          <w:p w:rsidR="00DD7FB2" w:rsidRPr="00943A5D" w:rsidRDefault="00DD7FB2" w:rsidP="00A70C3F">
            <w:pPr>
              <w:spacing w:after="0"/>
              <w:jc w:val="center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 w:rsidRPr="00943A5D">
              <w:rPr>
                <w:rFonts w:ascii="Times New Roman" w:hAnsi="Times New Roman"/>
                <w:color w:val="000080"/>
                <w:sz w:val="24"/>
                <w:szCs w:val="24"/>
              </w:rPr>
              <w:t>Учитель</w:t>
            </w:r>
          </w:p>
        </w:tc>
        <w:tc>
          <w:tcPr>
            <w:tcW w:w="3163" w:type="dxa"/>
          </w:tcPr>
          <w:p w:rsidR="00DD7FB2" w:rsidRPr="00943A5D" w:rsidRDefault="00DD7FB2" w:rsidP="00A70C3F">
            <w:pPr>
              <w:spacing w:after="0"/>
              <w:jc w:val="center"/>
              <w:rPr>
                <w:rFonts w:ascii="Times New Roman" w:hAnsi="Times New Roman"/>
                <w:color w:val="000080"/>
                <w:sz w:val="24"/>
                <w:szCs w:val="24"/>
              </w:rPr>
            </w:pPr>
          </w:p>
          <w:p w:rsidR="00DD7FB2" w:rsidRPr="00943A5D" w:rsidRDefault="00DD7FB2" w:rsidP="00A70C3F">
            <w:pPr>
              <w:spacing w:after="0"/>
              <w:jc w:val="center"/>
              <w:rPr>
                <w:rFonts w:ascii="Times New Roman" w:hAnsi="Times New Roman"/>
                <w:color w:val="000080"/>
                <w:sz w:val="24"/>
                <w:szCs w:val="24"/>
              </w:rPr>
            </w:pPr>
            <w:r w:rsidRPr="00943A5D">
              <w:rPr>
                <w:rFonts w:ascii="Times New Roman" w:hAnsi="Times New Roman"/>
                <w:color w:val="000080"/>
                <w:sz w:val="24"/>
                <w:szCs w:val="24"/>
              </w:rPr>
              <w:t>Наставник</w:t>
            </w:r>
          </w:p>
        </w:tc>
      </w:tr>
      <w:tr w:rsidR="00DD7FB2" w:rsidRPr="00943A5D" w:rsidTr="00A70C3F">
        <w:tc>
          <w:tcPr>
            <w:tcW w:w="3220" w:type="dxa"/>
          </w:tcPr>
          <w:p w:rsidR="00DD7FB2" w:rsidRPr="00943A5D" w:rsidRDefault="00DD7FB2" w:rsidP="00A70C3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43A5D">
              <w:rPr>
                <w:rFonts w:ascii="Times New Roman" w:hAnsi="Times New Roman"/>
                <w:sz w:val="24"/>
                <w:szCs w:val="24"/>
              </w:rPr>
              <w:t>МБОУ «Конская СОШ»</w:t>
            </w:r>
          </w:p>
        </w:tc>
        <w:tc>
          <w:tcPr>
            <w:tcW w:w="3188" w:type="dxa"/>
          </w:tcPr>
          <w:p w:rsidR="00DD7FB2" w:rsidRPr="00943A5D" w:rsidRDefault="00DD7FB2" w:rsidP="00A70C3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43A5D">
              <w:rPr>
                <w:rFonts w:ascii="Times New Roman" w:hAnsi="Times New Roman"/>
                <w:sz w:val="24"/>
                <w:szCs w:val="24"/>
              </w:rPr>
              <w:t>Шамсутдинов Р.Ю.</w:t>
            </w:r>
          </w:p>
        </w:tc>
        <w:tc>
          <w:tcPr>
            <w:tcW w:w="3163" w:type="dxa"/>
          </w:tcPr>
          <w:p w:rsidR="00DD7FB2" w:rsidRPr="00943A5D" w:rsidRDefault="00DD7FB2" w:rsidP="00A70C3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43A5D">
              <w:rPr>
                <w:rFonts w:ascii="Times New Roman" w:hAnsi="Times New Roman"/>
                <w:sz w:val="24"/>
                <w:szCs w:val="24"/>
              </w:rPr>
              <w:t>Додосова Т.И.</w:t>
            </w:r>
          </w:p>
        </w:tc>
      </w:tr>
      <w:tr w:rsidR="00DD7FB2" w:rsidRPr="00943A5D" w:rsidTr="00A70C3F">
        <w:tc>
          <w:tcPr>
            <w:tcW w:w="3220" w:type="dxa"/>
          </w:tcPr>
          <w:p w:rsidR="00DD7FB2" w:rsidRPr="00943A5D" w:rsidRDefault="00DD7FB2" w:rsidP="00A70C3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43A5D">
              <w:rPr>
                <w:rFonts w:ascii="Times New Roman" w:hAnsi="Times New Roman"/>
                <w:sz w:val="24"/>
                <w:szCs w:val="24"/>
              </w:rPr>
              <w:t>МБОУ «Отар- Дубровская СОШ»</w:t>
            </w:r>
          </w:p>
        </w:tc>
        <w:tc>
          <w:tcPr>
            <w:tcW w:w="3188" w:type="dxa"/>
          </w:tcPr>
          <w:p w:rsidR="00DD7FB2" w:rsidRPr="00943A5D" w:rsidRDefault="00DD7FB2" w:rsidP="00A70C3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43A5D">
              <w:rPr>
                <w:rFonts w:ascii="Times New Roman" w:hAnsi="Times New Roman"/>
                <w:sz w:val="24"/>
                <w:szCs w:val="24"/>
              </w:rPr>
              <w:t>Ахметгариев Д.Р.</w:t>
            </w:r>
          </w:p>
        </w:tc>
        <w:tc>
          <w:tcPr>
            <w:tcW w:w="3163" w:type="dxa"/>
          </w:tcPr>
          <w:p w:rsidR="00DD7FB2" w:rsidRPr="00943A5D" w:rsidRDefault="00DD7FB2" w:rsidP="00A70C3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43A5D">
              <w:rPr>
                <w:rFonts w:ascii="Times New Roman" w:hAnsi="Times New Roman"/>
                <w:sz w:val="24"/>
                <w:szCs w:val="24"/>
              </w:rPr>
              <w:t>Морозов Н.В.</w:t>
            </w:r>
          </w:p>
        </w:tc>
      </w:tr>
      <w:tr w:rsidR="00DD7FB2" w:rsidRPr="00943A5D" w:rsidTr="00A70C3F">
        <w:tc>
          <w:tcPr>
            <w:tcW w:w="3220" w:type="dxa"/>
          </w:tcPr>
          <w:p w:rsidR="00DD7FB2" w:rsidRPr="00943A5D" w:rsidRDefault="00DD7FB2" w:rsidP="00A70C3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43A5D">
              <w:rPr>
                <w:rFonts w:ascii="Times New Roman" w:hAnsi="Times New Roman"/>
                <w:sz w:val="24"/>
                <w:szCs w:val="24"/>
              </w:rPr>
              <w:t>МБОУ «Надеждинская СОШ»</w:t>
            </w:r>
          </w:p>
        </w:tc>
        <w:tc>
          <w:tcPr>
            <w:tcW w:w="3188" w:type="dxa"/>
          </w:tcPr>
          <w:p w:rsidR="00DD7FB2" w:rsidRPr="00943A5D" w:rsidRDefault="00DD7FB2" w:rsidP="00A70C3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43A5D">
              <w:rPr>
                <w:rFonts w:ascii="Times New Roman" w:hAnsi="Times New Roman"/>
                <w:sz w:val="24"/>
                <w:szCs w:val="24"/>
              </w:rPr>
              <w:t>Андронова Е.А.</w:t>
            </w:r>
          </w:p>
        </w:tc>
        <w:tc>
          <w:tcPr>
            <w:tcW w:w="3163" w:type="dxa"/>
          </w:tcPr>
          <w:p w:rsidR="00DD7FB2" w:rsidRPr="00943A5D" w:rsidRDefault="00DD7FB2" w:rsidP="00A70C3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43A5D">
              <w:rPr>
                <w:rFonts w:ascii="Times New Roman" w:hAnsi="Times New Roman"/>
                <w:sz w:val="24"/>
                <w:szCs w:val="24"/>
              </w:rPr>
              <w:t>Блаченова Е.Н.</w:t>
            </w:r>
          </w:p>
        </w:tc>
      </w:tr>
    </w:tbl>
    <w:p w:rsidR="00DD7FB2" w:rsidRDefault="00DD7FB2" w:rsidP="009F2272">
      <w:pPr>
        <w:pStyle w:val="NormalWeb"/>
        <w:jc w:val="center"/>
        <w:rPr>
          <w:rStyle w:val="Strong"/>
          <w:color w:val="000080"/>
        </w:rPr>
      </w:pPr>
    </w:p>
    <w:p w:rsidR="00DD7FB2" w:rsidRDefault="00DD7FB2" w:rsidP="009F2272">
      <w:pPr>
        <w:pStyle w:val="NormalWeb"/>
        <w:jc w:val="center"/>
        <w:rPr>
          <w:rStyle w:val="Strong"/>
          <w:color w:val="000080"/>
        </w:rPr>
      </w:pPr>
    </w:p>
    <w:p w:rsidR="00DD7FB2" w:rsidRDefault="00DD7FB2" w:rsidP="009F2272">
      <w:pPr>
        <w:pStyle w:val="NormalWeb"/>
        <w:jc w:val="center"/>
        <w:rPr>
          <w:rStyle w:val="Strong"/>
          <w:color w:val="000080"/>
        </w:rPr>
      </w:pPr>
    </w:p>
    <w:p w:rsidR="00DD7FB2" w:rsidRDefault="00DD7FB2" w:rsidP="009F2272">
      <w:pPr>
        <w:pStyle w:val="NormalWeb"/>
        <w:jc w:val="center"/>
        <w:rPr>
          <w:rStyle w:val="Strong"/>
          <w:color w:val="000080"/>
        </w:rPr>
      </w:pPr>
    </w:p>
    <w:p w:rsidR="00DD7FB2" w:rsidRDefault="00DD7FB2" w:rsidP="009F2272">
      <w:pPr>
        <w:pStyle w:val="NormalWeb"/>
        <w:jc w:val="center"/>
        <w:rPr>
          <w:rStyle w:val="Strong"/>
          <w:color w:val="000080"/>
        </w:rPr>
      </w:pPr>
    </w:p>
    <w:p w:rsidR="00DD7FB2" w:rsidRDefault="00DD7FB2" w:rsidP="009F2272">
      <w:pPr>
        <w:pStyle w:val="NormalWeb"/>
        <w:jc w:val="center"/>
        <w:rPr>
          <w:rStyle w:val="Strong"/>
          <w:color w:val="000080"/>
        </w:rPr>
      </w:pPr>
    </w:p>
    <w:p w:rsidR="00DD7FB2" w:rsidRDefault="00DD7FB2" w:rsidP="009F2272">
      <w:pPr>
        <w:pStyle w:val="NormalWeb"/>
        <w:jc w:val="center"/>
        <w:rPr>
          <w:rStyle w:val="Strong"/>
          <w:color w:val="000080"/>
        </w:rPr>
      </w:pPr>
    </w:p>
    <w:p w:rsidR="00DD7FB2" w:rsidRDefault="00DD7FB2" w:rsidP="009F2272">
      <w:pPr>
        <w:pStyle w:val="NormalWeb"/>
        <w:jc w:val="center"/>
        <w:rPr>
          <w:rStyle w:val="Strong"/>
          <w:color w:val="000080"/>
        </w:rPr>
      </w:pPr>
    </w:p>
    <w:p w:rsidR="00DD7FB2" w:rsidRPr="00D7333B" w:rsidRDefault="00DD7FB2" w:rsidP="009F2272">
      <w:pPr>
        <w:pStyle w:val="NormalWeb"/>
        <w:spacing w:before="0" w:beforeAutospacing="0" w:after="0" w:afterAutospacing="0"/>
        <w:jc w:val="center"/>
        <w:rPr>
          <w:rStyle w:val="Strong"/>
          <w:color w:val="000080"/>
        </w:rPr>
      </w:pPr>
      <w:r w:rsidRPr="00D7333B">
        <w:rPr>
          <w:rStyle w:val="Strong"/>
          <w:color w:val="000080"/>
        </w:rPr>
        <w:t>План работы</w:t>
      </w:r>
    </w:p>
    <w:p w:rsidR="00DD7FB2" w:rsidRPr="00D7333B" w:rsidRDefault="00DD7FB2" w:rsidP="009F2272">
      <w:pPr>
        <w:pStyle w:val="NormalWeb"/>
        <w:spacing w:before="0" w:beforeAutospacing="0" w:after="0" w:afterAutospacing="0"/>
        <w:jc w:val="center"/>
        <w:rPr>
          <w:rStyle w:val="Strong"/>
          <w:color w:val="000080"/>
        </w:rPr>
      </w:pPr>
      <w:r w:rsidRPr="00D7333B">
        <w:rPr>
          <w:rStyle w:val="Strong"/>
          <w:color w:val="000080"/>
        </w:rPr>
        <w:t xml:space="preserve"> районного методического объединения учителей информатики</w:t>
      </w:r>
    </w:p>
    <w:p w:rsidR="00DD7FB2" w:rsidRDefault="00DD7FB2" w:rsidP="009F2272">
      <w:pPr>
        <w:pStyle w:val="NormalWeb"/>
        <w:spacing w:before="0" w:beforeAutospacing="0" w:after="0" w:afterAutospacing="0"/>
        <w:jc w:val="center"/>
        <w:rPr>
          <w:rStyle w:val="Strong"/>
          <w:color w:val="000080"/>
        </w:rPr>
      </w:pPr>
      <w:r>
        <w:rPr>
          <w:rStyle w:val="Strong"/>
          <w:color w:val="000080"/>
        </w:rPr>
        <w:t>на 201</w:t>
      </w:r>
      <w:r w:rsidRPr="005320AE">
        <w:rPr>
          <w:rStyle w:val="Strong"/>
          <w:color w:val="000080"/>
        </w:rPr>
        <w:t>6</w:t>
      </w:r>
      <w:r>
        <w:rPr>
          <w:rStyle w:val="Strong"/>
          <w:color w:val="000080"/>
        </w:rPr>
        <w:t>-201</w:t>
      </w:r>
      <w:r w:rsidRPr="005320AE">
        <w:rPr>
          <w:rStyle w:val="Strong"/>
          <w:color w:val="000080"/>
        </w:rPr>
        <w:t>7</w:t>
      </w:r>
      <w:r w:rsidRPr="00D7333B">
        <w:rPr>
          <w:rStyle w:val="Strong"/>
          <w:color w:val="000080"/>
        </w:rPr>
        <w:t xml:space="preserve"> учебный год</w:t>
      </w:r>
    </w:p>
    <w:p w:rsidR="00DD7FB2" w:rsidRDefault="00DD7FB2" w:rsidP="009F2272">
      <w:pPr>
        <w:pStyle w:val="NormalWeb"/>
        <w:spacing w:before="0" w:beforeAutospacing="0" w:after="0" w:afterAutospacing="0"/>
        <w:jc w:val="center"/>
        <w:rPr>
          <w:rStyle w:val="Strong"/>
          <w:color w:val="000080"/>
        </w:rPr>
      </w:pPr>
      <w:r>
        <w:rPr>
          <w:rStyle w:val="Strong"/>
          <w:color w:val="000080"/>
        </w:rPr>
        <w:t>Информация о кадрах</w:t>
      </w:r>
    </w:p>
    <w:tbl>
      <w:tblPr>
        <w:tblW w:w="10980" w:type="dxa"/>
        <w:tblInd w:w="-1152" w:type="dxa"/>
        <w:tblLayout w:type="fixed"/>
        <w:tblLook w:val="0000"/>
      </w:tblPr>
      <w:tblGrid>
        <w:gridCol w:w="447"/>
        <w:gridCol w:w="1173"/>
        <w:gridCol w:w="1442"/>
        <w:gridCol w:w="1078"/>
        <w:gridCol w:w="1620"/>
        <w:gridCol w:w="1148"/>
        <w:gridCol w:w="1488"/>
        <w:gridCol w:w="1543"/>
        <w:gridCol w:w="1041"/>
      </w:tblGrid>
      <w:tr w:rsidR="00DD7FB2" w:rsidRPr="005320AE" w:rsidTr="005320AE">
        <w:trPr>
          <w:trHeight w:val="1755"/>
        </w:trPr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D7FB2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Ф.И.О учителя</w:t>
            </w:r>
          </w:p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D7FB2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Место работы, занимаемая должность</w:t>
            </w:r>
          </w:p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D7FB2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Дата рождения</w:t>
            </w:r>
          </w:p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D7FB2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Сведения об образовании (название уч заведения, год окончания, квалификация, специальность по диплому)</w:t>
            </w:r>
          </w:p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D7FB2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Пед. стаж/ стаж по предмету</w:t>
            </w:r>
          </w:p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Квалиф. Категория</w:t>
            </w:r>
          </w:p>
          <w:p w:rsidR="00DD7FB2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( год присвоения, предмет)</w:t>
            </w:r>
          </w:p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D7FB2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Последние курсы по предмету (тема, год)</w:t>
            </w:r>
          </w:p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D7FB2" w:rsidRDefault="00DD7FB2" w:rsidP="005320A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Эл. адрес </w:t>
            </w:r>
          </w:p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</w:tr>
      <w:tr w:rsidR="00DD7FB2" w:rsidRPr="005320AE" w:rsidTr="005320AE">
        <w:trPr>
          <w:trHeight w:val="156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Додосова Тамара Ивановна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МБОУ "Пестречинская СОШ №1 с УИОП", учитель математики и информатики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25.02.1967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высшее, 1989, КГПИ, математика, учитель математики, информатики и выч. техники  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27/25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высшая, 2014г, информатика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"Обновление содержания и методики преподавания предмета "Информатика и ИКТ" в условиях введения ФГОС ОО", 2014г, очные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</w:pPr>
            <w:hyperlink r:id="rId7" w:history="1">
              <w:r w:rsidRPr="005320AE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dti42@mail.ru</w:t>
              </w:r>
              <w:r w:rsidRPr="005320AE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br/>
                <w:t>floridz1976@mail.ru</w:t>
              </w:r>
            </w:hyperlink>
          </w:p>
        </w:tc>
      </w:tr>
      <w:tr w:rsidR="00DD7FB2" w:rsidRPr="005320AE" w:rsidTr="005320AE">
        <w:trPr>
          <w:trHeight w:val="51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Цыганова Руфина Рафаэльевна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МБОУ "Пестречинская СОШ №1 с УИОП", учитель математики и информатики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22.07.1982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высшее, МЭСИ, 2008, 4.3. Переподготовка: Приволжский межрегиональный центр повышения квалификации и профессиональной переподготовки работников образования Института психологии и образования ФГАОУ ВПО КФУ, 2014-«Информационные технологии в образовании», 2015- «Математика»,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11/11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СЗД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sch259@bk.ru</w:t>
            </w: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floridz1976@mail.ru</w:t>
            </w:r>
          </w:p>
        </w:tc>
      </w:tr>
      <w:tr w:rsidR="00DD7FB2" w:rsidRPr="005320AE" w:rsidTr="005320AE">
        <w:trPr>
          <w:trHeight w:val="27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Гимадиева Миннезифа Шакуровна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МБОУ "Шалинская СОШ", учитель математики и информатики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16.09.1959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высшее, КГПИ, 1980. Квалификация по диплому «Учитель физики» </w:t>
            </w: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2)  Переподготовка по напарвлению "Математика"- 2015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35/19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первая, 2014 информатика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повышение квалификации учителей информатики и ИКТ "Обновление содержания и методики преподавания предмета "Информатика и ИКТ" в условиях введения ФГОС ОО" с 3-21.11.14 108ч. вПМЦПКиППРО ИПиО КФУ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</w:pPr>
            <w:hyperlink r:id="rId8" w:history="1">
              <w:r w:rsidRPr="005320AE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 xml:space="preserve">zifa50@mail.ru </w:t>
              </w:r>
            </w:hyperlink>
          </w:p>
        </w:tc>
      </w:tr>
      <w:tr w:rsidR="00DD7FB2" w:rsidRPr="005320AE" w:rsidTr="005320AE">
        <w:trPr>
          <w:trHeight w:val="121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Блаченова Екатерина Николаевна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МБОУ "Л-Кокушкинская СОШ", учитель информатики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8/8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первая, 2014, математика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</w:pPr>
            <w:hyperlink r:id="rId9" w:history="1">
              <w:r w:rsidRPr="005320AE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3307000255@edu.tatar.ru</w:t>
              </w:r>
            </w:hyperlink>
          </w:p>
        </w:tc>
      </w:tr>
      <w:tr w:rsidR="00DD7FB2" w:rsidRPr="005320AE" w:rsidTr="005320AE">
        <w:trPr>
          <w:trHeight w:val="145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Закирова Лейсан Магсумовна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МБОУ "Л-Кокушкинская СОШ", учитель информатики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16/16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первая, 2010, математика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</w:pPr>
            <w:hyperlink r:id="rId10" w:history="1">
              <w:r w:rsidRPr="005320AE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3307000028@edu.tatar.ru</w:t>
              </w:r>
            </w:hyperlink>
          </w:p>
        </w:tc>
      </w:tr>
      <w:tr w:rsidR="00DD7FB2" w:rsidRPr="005320AE" w:rsidTr="005320AE">
        <w:trPr>
          <w:trHeight w:val="123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Имамиева Резеда Фоатовна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МБОУ "Л-Кокушкинская СОШ", учитель информатики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14/14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первая, 2015, </w:t>
            </w:r>
            <w:r w:rsidRPr="005320AE">
              <w:rPr>
                <w:rFonts w:ascii="Times New Roman" w:hAnsi="Times New Roman"/>
                <w:color w:val="FF0000"/>
                <w:sz w:val="16"/>
                <w:szCs w:val="16"/>
              </w:rPr>
              <w:t>математика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</w:pPr>
            <w:hyperlink r:id="rId11" w:history="1">
              <w:r w:rsidRPr="005320AE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3307000194@edu.tatar.ru</w:t>
              </w:r>
            </w:hyperlink>
          </w:p>
        </w:tc>
      </w:tr>
      <w:tr w:rsidR="00DD7FB2" w:rsidRPr="005320AE" w:rsidTr="005320AE">
        <w:trPr>
          <w:trHeight w:val="156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Сафиуллина Ландыш Шакуровна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МБОУ "Л-Кокушкинская СОШ", учитель информатики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20/20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первая, 2010, </w:t>
            </w:r>
            <w:r w:rsidRPr="005320AE">
              <w:rPr>
                <w:rFonts w:ascii="Times New Roman" w:hAnsi="Times New Roman"/>
                <w:color w:val="FF0000"/>
                <w:sz w:val="16"/>
                <w:szCs w:val="16"/>
              </w:rPr>
              <w:t>математика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</w:pPr>
            <w:hyperlink r:id="rId12" w:history="1">
              <w:r w:rsidRPr="005320AE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3307000144@edu.tatar.ru</w:t>
              </w:r>
            </w:hyperlink>
          </w:p>
        </w:tc>
      </w:tr>
      <w:tr w:rsidR="00DD7FB2" w:rsidRPr="005320AE" w:rsidTr="005320AE">
        <w:trPr>
          <w:trHeight w:val="24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Борисова Вера Ивановна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МБОУ "С- Шигалеевская СОШ", учитель математики и  информатики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30.10.1971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Высшее, КГПИ, 1993, физика; учитель физики и информатики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24/24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первая, 2012, информатика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2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"Обновление содержания и методики преподавания предмета "Информатика и ИКТ" в условиях введения ФГОС ОО", 2014г, очные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</w:pPr>
            <w:hyperlink r:id="rId13" w:history="1">
              <w:r w:rsidRPr="005320AE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verastsig@bk.ru</w:t>
              </w:r>
            </w:hyperlink>
          </w:p>
        </w:tc>
      </w:tr>
      <w:tr w:rsidR="00DD7FB2" w:rsidRPr="005320AE" w:rsidTr="005320AE">
        <w:trPr>
          <w:trHeight w:val="21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Файзрахманов Самат Ахатович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МБОУ "Читинская СОШ", учитель физики и  информатики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10.02.1973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Высшее, КГПУ, 1995 , учитель физики и информатики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21/21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первая, 2015, физика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«Актуальные проблемы внедрения ФГОС на уроках физики», 2014г.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kzkz123@bk.ru,  chita33@bk.ru</w:t>
            </w:r>
          </w:p>
        </w:tc>
      </w:tr>
      <w:tr w:rsidR="00DD7FB2" w:rsidRPr="005320AE" w:rsidTr="005320AE">
        <w:trPr>
          <w:trHeight w:val="36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Ахмадиев Расим Рафаэлевич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МБОУ "Пановская ООШ", учитель информатики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25.01.1990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Высшее, КФУ, 2012, </w:t>
            </w: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Учитель информатики,</w:t>
            </w: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английского языка,  </w:t>
            </w: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Профессиональная переподготовка :</w:t>
            </w: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НОУ  ДПО «Центр социально- гуманитарного  образования», 2014г.,</w:t>
            </w: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«Обучение физике  в средней школе»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4/4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СЗД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</w:pPr>
            <w:hyperlink r:id="rId14" w:history="1">
              <w:r w:rsidRPr="005320AE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axmedov1990@mail.ru</w:t>
              </w:r>
            </w:hyperlink>
          </w:p>
        </w:tc>
      </w:tr>
      <w:tr w:rsidR="00DD7FB2" w:rsidRPr="005320AE" w:rsidTr="005320AE">
        <w:trPr>
          <w:trHeight w:val="15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Жуков Александр Николаевич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МБОУ "Кулаевская СОШ"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06.08.1962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высшее педагогическое,  Казанский КГПУ,  1999г,  учитель математики, информатики и ВТ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22/22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СЗД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zhukoff.alexander2011@yandex.ru, kulasosh@mail.ru</w:t>
            </w:r>
          </w:p>
        </w:tc>
      </w:tr>
      <w:tr w:rsidR="00DD7FB2" w:rsidRPr="005320AE" w:rsidTr="005320AE">
        <w:trPr>
          <w:trHeight w:val="198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Морозов Николай Васильевич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МБОУ "Кряш-Сердинская СОШ"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15.04.1967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Высшее. КГПИ, 1990 учитель физики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25/11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первая, 2012, информатика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2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«Совершенствование профессионализма учителя информатики в условиях перехода на ФГОС основного общего образования», 5-30.10.15, ИРО. 108 ч, очно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DD7FB2" w:rsidRPr="005320AE" w:rsidTr="005320AE">
        <w:trPr>
          <w:trHeight w:val="198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Идрисова Гюзелия Хайдаровна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МБОУ "Тат- Ходяшевская СОШ"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Высшее, КГПИ, 1994, учитель математики и информатики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22/22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первая, 2014, информатика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«Совершенствование профессионализма учителя информатики в условиях перехода на ФГОС основного общего образования», 2016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</w:pPr>
            <w:hyperlink r:id="rId15" w:history="1">
              <w:r w:rsidRPr="005320AE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idrisova18@bk.ru,</w:t>
              </w:r>
              <w:r w:rsidRPr="005320AE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br/>
                <w:t>tathod@bk.ru</w:t>
              </w:r>
            </w:hyperlink>
          </w:p>
        </w:tc>
      </w:tr>
      <w:tr w:rsidR="00DD7FB2" w:rsidRPr="005320AE" w:rsidTr="005320AE">
        <w:trPr>
          <w:trHeight w:val="198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Сафина Илюзя Равилевна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МБОУ "Тат- Ходяшевская СОШ"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03.08.1974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высшее, КГПУ, 1996, квалификация учитель математики, информатики и ВТ, специальность "математика, информатика и ВТ"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20/16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первая, 2006, математика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"Информатика. Информатика и программирование в 8-11 классах", 10.12.2015, дистанционно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</w:pPr>
            <w:r w:rsidRPr="005320AE"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  <w:t>miss.safina1974@mail.ru, tathod@bk.ru</w:t>
            </w:r>
          </w:p>
        </w:tc>
      </w:tr>
      <w:tr w:rsidR="00DD7FB2" w:rsidRPr="005320AE" w:rsidTr="005320AE">
        <w:trPr>
          <w:trHeight w:val="12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Галиуллина Рузалия Файзрахмановна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МБОУ "Богородская СОШ"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26.10.1957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высшее, Целиноградский пед.институт, 1979, математика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36/2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первая,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использование разноуровневых заданий при подготовке к итоговой аттестации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</w:pPr>
            <w:hyperlink r:id="rId16" w:history="1">
              <w:r w:rsidRPr="005320AE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ruzaliya-16@mail.ru</w:t>
              </w:r>
            </w:hyperlink>
          </w:p>
        </w:tc>
      </w:tr>
      <w:tr w:rsidR="00DD7FB2" w:rsidRPr="005320AE" w:rsidTr="005320AE">
        <w:trPr>
          <w:trHeight w:val="15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Шамсутдинов Радик Юлдусович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МБОУ "Конская СОШ"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21.12.1976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Высшее, КГПУ, 1999 , учитель физики и информатики по специальности "Физика"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3/2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СЗД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</w:pPr>
            <w:hyperlink r:id="rId17" w:history="1">
              <w:r w:rsidRPr="005320AE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Radikshamsutdinow@yandex.re</w:t>
              </w:r>
            </w:hyperlink>
          </w:p>
        </w:tc>
      </w:tr>
      <w:tr w:rsidR="00DD7FB2" w:rsidRPr="005320AE" w:rsidTr="005320AE">
        <w:trPr>
          <w:trHeight w:val="15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Хасанова Зульфия Фаатовна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МБОУ "Кощаковская СОШ"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04.02.1977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Высшее, КГПУ, 2001 г., учитель математики и информатики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17/0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СЗД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Развитие мотивации на уроках информатики как средство повышения уровня обученности учащихся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</w:pPr>
            <w:hyperlink r:id="rId18" w:history="1">
              <w:r w:rsidRPr="005320AE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kos33@bk.ru</w:t>
              </w:r>
            </w:hyperlink>
          </w:p>
        </w:tc>
      </w:tr>
      <w:tr w:rsidR="00DD7FB2" w:rsidRPr="005320AE" w:rsidTr="005320AE">
        <w:trPr>
          <w:trHeight w:val="252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sz w:val="16"/>
                <w:szCs w:val="16"/>
              </w:rPr>
              <w:t>Ахметгариев Дамир Рамилевич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sz w:val="16"/>
                <w:szCs w:val="16"/>
              </w:rPr>
              <w:t>МБОУ "Отар- Дубровская СОШ"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sz w:val="16"/>
                <w:szCs w:val="16"/>
              </w:rPr>
              <w:t>########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sz w:val="16"/>
                <w:szCs w:val="16"/>
              </w:rPr>
              <w:t>Казанский Приволжский Университет,учитель физики и информатики</w:t>
            </w:r>
            <w:r w:rsidRPr="005320AE">
              <w:rPr>
                <w:rFonts w:ascii="Times New Roman" w:hAnsi="Times New Roman"/>
                <w:sz w:val="16"/>
                <w:szCs w:val="16"/>
              </w:rPr>
              <w:br/>
              <w:t>2012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sz w:val="16"/>
                <w:szCs w:val="16"/>
              </w:rPr>
              <w:t>4/4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СЗД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sz w:val="16"/>
                <w:szCs w:val="16"/>
              </w:rPr>
              <w:t>Совершенствование профессионализма учителя физики в условиях перехода на ФГОС основного общего образования. Использование ИКТ на уроках физики,2015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u w:val="single"/>
              </w:rPr>
            </w:pPr>
            <w:hyperlink r:id="rId19" w:history="1">
              <w:r w:rsidRPr="005320AE">
                <w:rPr>
                  <w:rFonts w:ascii="Times New Roman" w:hAnsi="Times New Roman"/>
                  <w:sz w:val="16"/>
                  <w:szCs w:val="16"/>
                  <w:u w:val="single"/>
                </w:rPr>
                <w:t>damirkakryt@mail.ru</w:t>
              </w:r>
            </w:hyperlink>
          </w:p>
        </w:tc>
      </w:tr>
      <w:tr w:rsidR="00DD7FB2" w:rsidRPr="005320AE" w:rsidTr="005320AE">
        <w:trPr>
          <w:trHeight w:val="27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Барматунов Михаил Григорьевич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МБОУ "Кибячинская ООШ"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17.11.1958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высшее, КГПИ 1984 г, учитель математики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40/12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первая, 2013 г. математика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ГАОУ ДПО "Институт развития образования Республики Татарстан", по проблеме "Современные педагогические технологии в преподавании математики и методы оценки результатов обучения", 108 часа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3321000195@edu.tatar.ru  kibek@mail.ru</w:t>
            </w:r>
          </w:p>
        </w:tc>
      </w:tr>
      <w:tr w:rsidR="00DD7FB2" w:rsidRPr="005320AE" w:rsidTr="005320AE">
        <w:trPr>
          <w:trHeight w:val="21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Андронова Екатерина Александровна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МБОУ "Надеждинская ООШ"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10.03.1986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ЧОУ ВПО " Институт экономики, управления и права(г.Казань)", 25 июня 2014г., бакалавар, педагог - психолог.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10/4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СЗД 2010 г.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</w:pPr>
            <w:hyperlink r:id="rId20" w:history="1">
              <w:r w:rsidRPr="005320AE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kapelka-09@mail.ru</w:t>
              </w:r>
            </w:hyperlink>
          </w:p>
        </w:tc>
      </w:tr>
      <w:tr w:rsidR="00DD7FB2" w:rsidRPr="005320AE" w:rsidTr="005320AE">
        <w:trPr>
          <w:trHeight w:val="27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Валиуллина Лилия Тагировна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МБОУ "Пестречинская СОШ №2"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24.01.1983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высшее,  КГПУ,  2005 г.  учитель математики и информатики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11/3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СЗД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FF0000"/>
                <w:sz w:val="16"/>
                <w:szCs w:val="16"/>
              </w:rPr>
              <w:t>только по математике,</w:t>
            </w: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"Достижение личностных, метапредметных и предметных результатов при изучении математики как средство повышения профессиональной компетентности учителей", 2015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16"/>
                <w:szCs w:val="16"/>
                <w:u w:val="single"/>
              </w:rPr>
            </w:pPr>
            <w:hyperlink r:id="rId21" w:history="1">
              <w:r w:rsidRPr="005320AE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liliashok@yandex.ru</w:t>
              </w:r>
            </w:hyperlink>
          </w:p>
        </w:tc>
      </w:tr>
      <w:tr w:rsidR="00DD7FB2" w:rsidRPr="005320AE" w:rsidTr="005320AE">
        <w:trPr>
          <w:trHeight w:val="150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Матвеева Наталья Алексеевна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МБОУ "Пестречинская СОШ №2"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12.10.1980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высшее, КГПУ, 2004 год (факультет математика и информатика), учитель математики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15/14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первая, 2014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FB2" w:rsidRPr="005320AE" w:rsidRDefault="00DD7FB2" w:rsidP="005320A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20AE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DD7FB2" w:rsidRDefault="00DD7FB2" w:rsidP="009F2272">
      <w:pPr>
        <w:pStyle w:val="NormalWeb"/>
        <w:spacing w:before="0" w:beforeAutospacing="0" w:after="0" w:afterAutospacing="0"/>
        <w:jc w:val="center"/>
        <w:rPr>
          <w:rStyle w:val="Strong"/>
          <w:color w:val="000080"/>
        </w:rPr>
      </w:pPr>
    </w:p>
    <w:p w:rsidR="00DD7FB2" w:rsidRDefault="00DD7FB2" w:rsidP="009F2272">
      <w:pPr>
        <w:pStyle w:val="NormalWeb"/>
        <w:spacing w:before="0" w:beforeAutospacing="0" w:after="0" w:afterAutospacing="0"/>
        <w:jc w:val="center"/>
        <w:rPr>
          <w:rStyle w:val="Strong"/>
          <w:color w:val="000080"/>
        </w:rPr>
      </w:pPr>
    </w:p>
    <w:p w:rsidR="00DD7FB2" w:rsidRDefault="00DD7FB2" w:rsidP="009F2272">
      <w:pPr>
        <w:pStyle w:val="NormalWeb"/>
        <w:spacing w:before="0" w:beforeAutospacing="0" w:after="0" w:afterAutospacing="0"/>
        <w:jc w:val="center"/>
        <w:rPr>
          <w:rStyle w:val="Strong"/>
          <w:color w:val="000080"/>
        </w:rPr>
      </w:pPr>
    </w:p>
    <w:p w:rsidR="00DD7FB2" w:rsidRDefault="00DD7FB2" w:rsidP="009F2272">
      <w:pPr>
        <w:pStyle w:val="NormalWeb"/>
        <w:spacing w:before="0" w:beforeAutospacing="0" w:after="0" w:afterAutospacing="0"/>
        <w:jc w:val="center"/>
        <w:rPr>
          <w:rStyle w:val="Strong"/>
          <w:color w:val="000080"/>
        </w:rPr>
      </w:pPr>
    </w:p>
    <w:p w:rsidR="00DD7FB2" w:rsidRDefault="00DD7FB2" w:rsidP="009F2272">
      <w:pPr>
        <w:pStyle w:val="NormalWeb"/>
        <w:spacing w:before="0" w:beforeAutospacing="0" w:after="0" w:afterAutospacing="0"/>
        <w:jc w:val="center"/>
        <w:rPr>
          <w:rStyle w:val="Strong"/>
          <w:color w:val="000080"/>
        </w:rPr>
      </w:pPr>
    </w:p>
    <w:p w:rsidR="00DD7FB2" w:rsidRDefault="00DD7FB2" w:rsidP="009F2272">
      <w:pPr>
        <w:pStyle w:val="NormalWeb"/>
        <w:spacing w:before="0" w:beforeAutospacing="0" w:after="0" w:afterAutospacing="0"/>
        <w:jc w:val="center"/>
        <w:rPr>
          <w:rStyle w:val="Strong"/>
          <w:color w:val="000080"/>
        </w:rPr>
      </w:pPr>
    </w:p>
    <w:p w:rsidR="00DD7FB2" w:rsidRDefault="00DD7FB2" w:rsidP="009F2272">
      <w:pPr>
        <w:pStyle w:val="NormalWeb"/>
        <w:spacing w:before="0" w:beforeAutospacing="0" w:after="0" w:afterAutospacing="0"/>
        <w:jc w:val="center"/>
        <w:rPr>
          <w:rStyle w:val="Strong"/>
          <w:color w:val="000080"/>
        </w:rPr>
      </w:pPr>
    </w:p>
    <w:p w:rsidR="00DD7FB2" w:rsidRDefault="00DD7FB2" w:rsidP="009F2272">
      <w:pPr>
        <w:pStyle w:val="NormalWeb"/>
        <w:spacing w:before="0" w:beforeAutospacing="0" w:after="0" w:afterAutospacing="0"/>
        <w:jc w:val="center"/>
        <w:rPr>
          <w:rStyle w:val="Strong"/>
          <w:color w:val="000080"/>
        </w:rPr>
      </w:pPr>
    </w:p>
    <w:p w:rsidR="00DD7FB2" w:rsidRDefault="00DD7FB2" w:rsidP="009F2272">
      <w:pPr>
        <w:pStyle w:val="NormalWeb"/>
        <w:spacing w:before="0" w:beforeAutospacing="0" w:after="0" w:afterAutospacing="0"/>
        <w:jc w:val="center"/>
        <w:rPr>
          <w:rStyle w:val="Strong"/>
          <w:color w:val="000080"/>
        </w:rPr>
      </w:pPr>
    </w:p>
    <w:p w:rsidR="00DD7FB2" w:rsidRDefault="00DD7FB2" w:rsidP="009F2272">
      <w:pPr>
        <w:pStyle w:val="NormalWeb"/>
        <w:spacing w:before="0" w:beforeAutospacing="0" w:after="0" w:afterAutospacing="0"/>
        <w:jc w:val="center"/>
        <w:rPr>
          <w:rStyle w:val="Strong"/>
          <w:color w:val="000080"/>
        </w:rPr>
      </w:pPr>
    </w:p>
    <w:p w:rsidR="00DD7FB2" w:rsidRDefault="00DD7FB2" w:rsidP="009F2272">
      <w:pPr>
        <w:pStyle w:val="NormalWeb"/>
        <w:spacing w:before="0" w:beforeAutospacing="0" w:after="0" w:afterAutospacing="0"/>
        <w:jc w:val="center"/>
        <w:rPr>
          <w:rStyle w:val="Strong"/>
          <w:color w:val="000080"/>
        </w:rPr>
      </w:pPr>
    </w:p>
    <w:p w:rsidR="00DD7FB2" w:rsidRDefault="00DD7FB2" w:rsidP="009F2272">
      <w:pPr>
        <w:pStyle w:val="NormalWeb"/>
        <w:spacing w:before="0" w:beforeAutospacing="0" w:after="0" w:afterAutospacing="0"/>
        <w:jc w:val="center"/>
        <w:rPr>
          <w:rStyle w:val="Strong"/>
          <w:color w:val="000080"/>
        </w:rPr>
      </w:pPr>
    </w:p>
    <w:p w:rsidR="00DD7FB2" w:rsidRDefault="00DD7FB2" w:rsidP="009F2272">
      <w:pPr>
        <w:pStyle w:val="NormalWeb"/>
        <w:spacing w:before="0" w:beforeAutospacing="0" w:after="0" w:afterAutospacing="0"/>
        <w:jc w:val="center"/>
        <w:rPr>
          <w:rStyle w:val="Strong"/>
          <w:color w:val="000080"/>
        </w:rPr>
      </w:pPr>
    </w:p>
    <w:p w:rsidR="00DD7FB2" w:rsidRDefault="00DD7FB2" w:rsidP="009F2272">
      <w:pPr>
        <w:pStyle w:val="NormalWeb"/>
        <w:spacing w:before="0" w:beforeAutospacing="0" w:after="0" w:afterAutospacing="0"/>
        <w:jc w:val="center"/>
        <w:rPr>
          <w:rStyle w:val="Strong"/>
          <w:color w:val="000080"/>
        </w:rPr>
      </w:pPr>
    </w:p>
    <w:p w:rsidR="00DD7FB2" w:rsidRDefault="00DD7FB2" w:rsidP="009F2272">
      <w:pPr>
        <w:pStyle w:val="NormalWeb"/>
        <w:spacing w:before="0" w:beforeAutospacing="0" w:after="0" w:afterAutospacing="0"/>
        <w:jc w:val="center"/>
        <w:rPr>
          <w:rStyle w:val="Strong"/>
          <w:color w:val="000080"/>
        </w:rPr>
      </w:pPr>
    </w:p>
    <w:p w:rsidR="00DD7FB2" w:rsidRDefault="00DD7FB2" w:rsidP="009F2272">
      <w:pPr>
        <w:pStyle w:val="NormalWeb"/>
        <w:spacing w:before="0" w:beforeAutospacing="0" w:after="0" w:afterAutospacing="0"/>
        <w:jc w:val="center"/>
        <w:rPr>
          <w:rStyle w:val="Strong"/>
          <w:color w:val="000080"/>
        </w:rPr>
      </w:pPr>
    </w:p>
    <w:p w:rsidR="00DD7FB2" w:rsidRPr="00D7333B" w:rsidRDefault="00DD7FB2" w:rsidP="009F2272">
      <w:pPr>
        <w:pStyle w:val="NormalWeb"/>
        <w:spacing w:before="0" w:beforeAutospacing="0" w:after="0" w:afterAutospacing="0"/>
        <w:jc w:val="center"/>
        <w:rPr>
          <w:color w:val="000080"/>
        </w:rPr>
      </w:pPr>
    </w:p>
    <w:tbl>
      <w:tblPr>
        <w:tblW w:w="9986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546"/>
        <w:gridCol w:w="5154"/>
        <w:gridCol w:w="2160"/>
        <w:gridCol w:w="2126"/>
      </w:tblGrid>
      <w:tr w:rsidR="00DD7FB2" w:rsidRPr="00943A5D" w:rsidTr="009F2272">
        <w:trPr>
          <w:cantSplit/>
          <w:trHeight w:val="1134"/>
          <w:tblCellSpacing w:w="0" w:type="dxa"/>
        </w:trPr>
        <w:tc>
          <w:tcPr>
            <w:tcW w:w="54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extDirection w:val="btLr"/>
            <w:vAlign w:val="center"/>
          </w:tcPr>
          <w:p w:rsidR="00DD7FB2" w:rsidRPr="009F2272" w:rsidRDefault="00DD7FB2" w:rsidP="00A70C3F">
            <w:pPr>
              <w:pStyle w:val="NormalWeb"/>
              <w:ind w:left="113" w:right="113"/>
              <w:jc w:val="center"/>
            </w:pPr>
            <w:r w:rsidRPr="009F2272">
              <w:rPr>
                <w:color w:val="000000"/>
              </w:rPr>
              <w:t>Сроки</w:t>
            </w:r>
          </w:p>
        </w:tc>
        <w:tc>
          <w:tcPr>
            <w:tcW w:w="51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D7FB2" w:rsidRPr="009F2272" w:rsidRDefault="00DD7FB2" w:rsidP="00A70C3F">
            <w:pPr>
              <w:pStyle w:val="NormalWeb"/>
              <w:spacing w:line="276" w:lineRule="auto"/>
              <w:jc w:val="center"/>
            </w:pPr>
            <w:r w:rsidRPr="009F2272">
              <w:rPr>
                <w:bCs/>
              </w:rPr>
              <w:t>Содержание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D7FB2" w:rsidRPr="009F2272" w:rsidRDefault="00DD7FB2" w:rsidP="00A70C3F">
            <w:pPr>
              <w:pStyle w:val="NormalWeb"/>
              <w:spacing w:line="276" w:lineRule="auto"/>
              <w:jc w:val="center"/>
            </w:pPr>
            <w:r w:rsidRPr="009F2272">
              <w:rPr>
                <w:bCs/>
              </w:rPr>
              <w:t>Форма работы, место проведения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DD7FB2" w:rsidRPr="009F2272" w:rsidRDefault="00DD7FB2" w:rsidP="00A70C3F">
            <w:pPr>
              <w:pStyle w:val="NormalWeb"/>
              <w:spacing w:line="276" w:lineRule="auto"/>
              <w:jc w:val="center"/>
            </w:pPr>
            <w:r w:rsidRPr="009F2272">
              <w:rPr>
                <w:bCs/>
              </w:rPr>
              <w:t>Ответственные</w:t>
            </w:r>
          </w:p>
        </w:tc>
      </w:tr>
      <w:tr w:rsidR="00DD7FB2" w:rsidRPr="00943A5D" w:rsidTr="009F2272">
        <w:trPr>
          <w:cantSplit/>
          <w:trHeight w:val="1134"/>
          <w:tblCellSpacing w:w="0" w:type="dxa"/>
        </w:trPr>
        <w:tc>
          <w:tcPr>
            <w:tcW w:w="54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extDirection w:val="btLr"/>
          </w:tcPr>
          <w:p w:rsidR="00DD7FB2" w:rsidRPr="00D7333B" w:rsidRDefault="00DD7FB2" w:rsidP="00A70C3F">
            <w:pPr>
              <w:pStyle w:val="NormalWeb"/>
              <w:ind w:left="360" w:right="113"/>
              <w:jc w:val="center"/>
            </w:pPr>
            <w:r w:rsidRPr="00D7333B">
              <w:t>сентябрь</w:t>
            </w:r>
          </w:p>
        </w:tc>
        <w:tc>
          <w:tcPr>
            <w:tcW w:w="51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D7FB2" w:rsidRPr="00D7333B" w:rsidRDefault="00DD7FB2" w:rsidP="009F2272">
            <w:pPr>
              <w:pStyle w:val="NormalWeb"/>
              <w:numPr>
                <w:ilvl w:val="0"/>
                <w:numId w:val="10"/>
              </w:numPr>
              <w:tabs>
                <w:tab w:val="clear" w:pos="720"/>
                <w:tab w:val="num" w:pos="334"/>
              </w:tabs>
              <w:spacing w:before="0" w:beforeAutospacing="0" w:after="0" w:afterAutospacing="0" w:line="276" w:lineRule="auto"/>
              <w:ind w:left="334" w:hanging="334"/>
            </w:pPr>
            <w:r w:rsidRPr="00D7333B">
              <w:t>Заседание учителей РМО в рамках августовской педагогической конференции:</w:t>
            </w:r>
          </w:p>
          <w:p w:rsidR="00DD7FB2" w:rsidRPr="001825EE" w:rsidRDefault="00DD7FB2" w:rsidP="009F2272">
            <w:pPr>
              <w:pStyle w:val="BodyText"/>
              <w:numPr>
                <w:ilvl w:val="0"/>
                <w:numId w:val="22"/>
              </w:numPr>
              <w:tabs>
                <w:tab w:val="left" w:pos="0"/>
              </w:tabs>
              <w:spacing w:after="0" w:line="276" w:lineRule="auto"/>
              <w:ind w:left="305" w:hanging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работы РМО за 2015</w:t>
            </w:r>
            <w:r w:rsidRPr="001825EE">
              <w:rPr>
                <w:sz w:val="24"/>
                <w:szCs w:val="24"/>
              </w:rPr>
              <w:t>-201</w:t>
            </w:r>
            <w:r>
              <w:rPr>
                <w:sz w:val="24"/>
                <w:szCs w:val="24"/>
              </w:rPr>
              <w:t>6</w:t>
            </w:r>
            <w:r w:rsidRPr="001825EE">
              <w:rPr>
                <w:sz w:val="24"/>
                <w:szCs w:val="24"/>
              </w:rPr>
              <w:t>г.</w:t>
            </w:r>
          </w:p>
          <w:p w:rsidR="00DD7FB2" w:rsidRPr="001825EE" w:rsidRDefault="00DD7FB2" w:rsidP="009F2272">
            <w:pPr>
              <w:pStyle w:val="BodyText"/>
              <w:numPr>
                <w:ilvl w:val="0"/>
                <w:numId w:val="22"/>
              </w:numPr>
              <w:tabs>
                <w:tab w:val="left" w:pos="0"/>
              </w:tabs>
              <w:spacing w:after="0" w:line="276" w:lineRule="auto"/>
              <w:ind w:left="305" w:hanging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у</w:t>
            </w:r>
            <w:r w:rsidRPr="001825EE">
              <w:rPr>
                <w:sz w:val="24"/>
                <w:szCs w:val="24"/>
              </w:rPr>
              <w:t>тверждение плана работы РМО на 201</w:t>
            </w:r>
            <w:r>
              <w:rPr>
                <w:sz w:val="24"/>
                <w:szCs w:val="24"/>
              </w:rPr>
              <w:t>6</w:t>
            </w:r>
            <w:r w:rsidRPr="001825EE">
              <w:rPr>
                <w:sz w:val="24"/>
                <w:szCs w:val="24"/>
              </w:rPr>
              <w:t>-201</w:t>
            </w:r>
            <w:r>
              <w:rPr>
                <w:sz w:val="24"/>
                <w:szCs w:val="24"/>
              </w:rPr>
              <w:t>7</w:t>
            </w:r>
            <w:r w:rsidRPr="001825EE">
              <w:rPr>
                <w:sz w:val="24"/>
                <w:szCs w:val="24"/>
              </w:rPr>
              <w:t>г.</w:t>
            </w:r>
          </w:p>
          <w:p w:rsidR="00DD7FB2" w:rsidRPr="001825EE" w:rsidRDefault="00DD7FB2" w:rsidP="009F2272">
            <w:pPr>
              <w:pStyle w:val="NoSpacing"/>
              <w:numPr>
                <w:ilvl w:val="0"/>
                <w:numId w:val="22"/>
              </w:numPr>
              <w:spacing w:line="276" w:lineRule="auto"/>
              <w:ind w:left="305" w:right="-143" w:hanging="284"/>
              <w:rPr>
                <w:sz w:val="24"/>
                <w:szCs w:val="24"/>
              </w:rPr>
            </w:pPr>
            <w:r w:rsidRPr="001825EE">
              <w:rPr>
                <w:sz w:val="24"/>
                <w:szCs w:val="24"/>
              </w:rPr>
              <w:t>Акценты в преподавании  информатики  в 201</w:t>
            </w:r>
            <w:r>
              <w:rPr>
                <w:sz w:val="24"/>
                <w:szCs w:val="24"/>
              </w:rPr>
              <w:t>6</w:t>
            </w:r>
            <w:r w:rsidRPr="001825EE">
              <w:rPr>
                <w:sz w:val="24"/>
                <w:szCs w:val="24"/>
              </w:rPr>
              <w:t>-201</w:t>
            </w:r>
            <w:r>
              <w:rPr>
                <w:sz w:val="24"/>
                <w:szCs w:val="24"/>
              </w:rPr>
              <w:t>7</w:t>
            </w:r>
            <w:r w:rsidRPr="001825EE">
              <w:rPr>
                <w:sz w:val="24"/>
                <w:szCs w:val="24"/>
              </w:rPr>
              <w:t xml:space="preserve"> учебном году. </w:t>
            </w:r>
          </w:p>
          <w:p w:rsidR="00DD7FB2" w:rsidRDefault="00DD7FB2" w:rsidP="009F2272">
            <w:pPr>
              <w:pStyle w:val="NoSpacing"/>
              <w:numPr>
                <w:ilvl w:val="0"/>
                <w:numId w:val="22"/>
              </w:numPr>
              <w:spacing w:line="276" w:lineRule="auto"/>
              <w:ind w:left="305" w:right="-143" w:hanging="284"/>
              <w:rPr>
                <w:sz w:val="24"/>
                <w:szCs w:val="24"/>
              </w:rPr>
            </w:pPr>
            <w:r w:rsidRPr="001825EE">
              <w:rPr>
                <w:sz w:val="24"/>
                <w:szCs w:val="24"/>
              </w:rPr>
              <w:t xml:space="preserve">Анализ состояния преподавания и  качества знаний  обучающихся по результатам ЕГЭ и </w:t>
            </w:r>
          </w:p>
          <w:p w:rsidR="00DD7FB2" w:rsidRDefault="00DD7FB2" w:rsidP="009F2272">
            <w:pPr>
              <w:pStyle w:val="NoSpacing"/>
              <w:numPr>
                <w:ilvl w:val="0"/>
                <w:numId w:val="22"/>
              </w:numPr>
              <w:spacing w:line="276" w:lineRule="auto"/>
              <w:ind w:left="305" w:right="-143" w:hanging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ОГЭ</w:t>
            </w:r>
            <w:r w:rsidRPr="001825EE">
              <w:rPr>
                <w:sz w:val="24"/>
                <w:szCs w:val="24"/>
              </w:rPr>
              <w:t xml:space="preserve">  в образовательном пространстве. Проблемы подготовки обучающихся</w:t>
            </w:r>
            <w:r>
              <w:rPr>
                <w:sz w:val="24"/>
                <w:szCs w:val="24"/>
              </w:rPr>
              <w:t xml:space="preserve"> </w:t>
            </w:r>
            <w:r w:rsidRPr="001825EE">
              <w:rPr>
                <w:sz w:val="24"/>
                <w:szCs w:val="24"/>
              </w:rPr>
              <w:t xml:space="preserve"> к </w:t>
            </w:r>
          </w:p>
          <w:p w:rsidR="00DD7FB2" w:rsidRDefault="00DD7FB2" w:rsidP="009F2272">
            <w:pPr>
              <w:pStyle w:val="NoSpacing"/>
              <w:numPr>
                <w:ilvl w:val="0"/>
                <w:numId w:val="22"/>
              </w:numPr>
              <w:spacing w:line="276" w:lineRule="auto"/>
              <w:ind w:left="305" w:right="-143" w:hanging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1825EE">
              <w:rPr>
                <w:sz w:val="24"/>
                <w:szCs w:val="24"/>
              </w:rPr>
              <w:t>осударственной (итоговой) аттестации. Пути повышения качества преподавания</w:t>
            </w:r>
          </w:p>
          <w:p w:rsidR="00DD7FB2" w:rsidRPr="001825EE" w:rsidRDefault="00DD7FB2" w:rsidP="009F2272">
            <w:pPr>
              <w:pStyle w:val="NoSpacing"/>
              <w:numPr>
                <w:ilvl w:val="0"/>
                <w:numId w:val="22"/>
              </w:numPr>
              <w:spacing w:line="276" w:lineRule="auto"/>
              <w:ind w:left="305" w:right="-143" w:hanging="284"/>
              <w:jc w:val="both"/>
              <w:rPr>
                <w:sz w:val="24"/>
                <w:szCs w:val="24"/>
              </w:rPr>
            </w:pPr>
            <w:r w:rsidRPr="001825EE">
              <w:rPr>
                <w:sz w:val="24"/>
                <w:szCs w:val="24"/>
              </w:rPr>
              <w:t>информатики.</w:t>
            </w:r>
          </w:p>
          <w:p w:rsidR="00DD7FB2" w:rsidRPr="00D7333B" w:rsidRDefault="00DD7FB2" w:rsidP="009F2272">
            <w:pPr>
              <w:pStyle w:val="NormalWeb"/>
              <w:numPr>
                <w:ilvl w:val="0"/>
                <w:numId w:val="10"/>
              </w:numPr>
              <w:tabs>
                <w:tab w:val="clear" w:pos="720"/>
                <w:tab w:val="num" w:pos="334"/>
              </w:tabs>
              <w:spacing w:before="0" w:beforeAutospacing="0" w:after="0" w:afterAutospacing="0" w:line="276" w:lineRule="auto"/>
              <w:ind w:left="334" w:hanging="334"/>
            </w:pPr>
            <w:r w:rsidRPr="00D7333B">
              <w:rPr>
                <w:color w:val="000000"/>
              </w:rPr>
              <w:t xml:space="preserve">согласование рабочих программ базового и профильного уровней по информатике в соответствии с требованиями стандартов образования; </w:t>
            </w:r>
          </w:p>
          <w:p w:rsidR="00DD7FB2" w:rsidRPr="00D7333B" w:rsidRDefault="00DD7FB2" w:rsidP="009F2272">
            <w:pPr>
              <w:pStyle w:val="NormalWeb"/>
              <w:numPr>
                <w:ilvl w:val="0"/>
                <w:numId w:val="10"/>
              </w:numPr>
              <w:tabs>
                <w:tab w:val="clear" w:pos="720"/>
                <w:tab w:val="num" w:pos="334"/>
              </w:tabs>
              <w:spacing w:before="0" w:beforeAutospacing="0" w:after="0" w:afterAutospacing="0" w:line="276" w:lineRule="auto"/>
              <w:ind w:left="334" w:hanging="334"/>
            </w:pPr>
            <w:r w:rsidRPr="00D7333B">
              <w:rPr>
                <w:color w:val="000000"/>
              </w:rPr>
              <w:t>изучение методических рекомендаций по предмету;</w:t>
            </w:r>
          </w:p>
          <w:p w:rsidR="00DD7FB2" w:rsidRPr="00D7333B" w:rsidRDefault="00DD7FB2" w:rsidP="009F2272">
            <w:pPr>
              <w:pStyle w:val="NormalWeb"/>
              <w:numPr>
                <w:ilvl w:val="0"/>
                <w:numId w:val="10"/>
              </w:numPr>
              <w:tabs>
                <w:tab w:val="clear" w:pos="720"/>
                <w:tab w:val="num" w:pos="334"/>
              </w:tabs>
              <w:spacing w:before="0" w:beforeAutospacing="0" w:after="0" w:afterAutospacing="0" w:line="276" w:lineRule="auto"/>
              <w:ind w:left="334" w:hanging="334"/>
            </w:pPr>
            <w:r w:rsidRPr="00D7333B">
              <w:t>требования к оснащению образовательного процесса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 xml:space="preserve">заседание РМО в рамках августовской конференции </w:t>
            </w: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М</w:t>
            </w:r>
            <w:r>
              <w:t>Б</w:t>
            </w:r>
            <w:r w:rsidRPr="00D7333B">
              <w:t>ОУ ПСОШ №1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Яруллина М.Ф.</w:t>
            </w: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Додосова Т.И.</w:t>
            </w:r>
          </w:p>
          <w:p w:rsidR="00DD7FB2" w:rsidRDefault="00DD7FB2" w:rsidP="00A70C3F">
            <w:pPr>
              <w:pStyle w:val="NormalWeb"/>
              <w:spacing w:line="276" w:lineRule="auto"/>
              <w:jc w:val="center"/>
            </w:pPr>
          </w:p>
          <w:p w:rsidR="00DD7FB2" w:rsidRDefault="00DD7FB2" w:rsidP="00A70C3F">
            <w:pPr>
              <w:pStyle w:val="NormalWeb"/>
              <w:spacing w:line="276" w:lineRule="auto"/>
              <w:jc w:val="center"/>
            </w:pP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>
              <w:t>методический совет школы</w:t>
            </w:r>
          </w:p>
        </w:tc>
      </w:tr>
      <w:tr w:rsidR="00DD7FB2" w:rsidRPr="00943A5D" w:rsidTr="009F2272">
        <w:trPr>
          <w:cantSplit/>
          <w:trHeight w:val="1134"/>
          <w:tblCellSpacing w:w="0" w:type="dxa"/>
        </w:trPr>
        <w:tc>
          <w:tcPr>
            <w:tcW w:w="54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extDirection w:val="btLr"/>
          </w:tcPr>
          <w:p w:rsidR="00DD7FB2" w:rsidRPr="00D7333B" w:rsidRDefault="00DD7FB2" w:rsidP="00A70C3F">
            <w:pPr>
              <w:pStyle w:val="NormalWeb"/>
              <w:ind w:left="113" w:right="113"/>
              <w:jc w:val="center"/>
            </w:pPr>
            <w:r w:rsidRPr="00D7333B">
              <w:t>октябрь</w:t>
            </w:r>
          </w:p>
        </w:tc>
        <w:tc>
          <w:tcPr>
            <w:tcW w:w="51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D7FB2" w:rsidRPr="00D7333B" w:rsidRDefault="00DD7FB2" w:rsidP="009F2272">
            <w:pPr>
              <w:pStyle w:val="NormalWeb"/>
              <w:numPr>
                <w:ilvl w:val="0"/>
                <w:numId w:val="11"/>
              </w:numPr>
              <w:tabs>
                <w:tab w:val="clear" w:pos="720"/>
                <w:tab w:val="num" w:pos="420"/>
              </w:tabs>
              <w:spacing w:line="276" w:lineRule="auto"/>
              <w:ind w:left="420"/>
            </w:pPr>
            <w:r w:rsidRPr="00D7333B">
              <w:t>Семинар – практикум учителей информатики района;</w:t>
            </w:r>
          </w:p>
          <w:p w:rsidR="00DD7FB2" w:rsidRPr="00D7333B" w:rsidRDefault="00DD7FB2" w:rsidP="009F2272">
            <w:pPr>
              <w:pStyle w:val="NormalWeb"/>
              <w:numPr>
                <w:ilvl w:val="0"/>
                <w:numId w:val="11"/>
              </w:numPr>
              <w:tabs>
                <w:tab w:val="clear" w:pos="720"/>
                <w:tab w:val="num" w:pos="420"/>
              </w:tabs>
              <w:spacing w:line="276" w:lineRule="auto"/>
              <w:ind w:left="420"/>
            </w:pPr>
            <w:r w:rsidRPr="00D7333B">
              <w:t>рассмотрение и согласование учебно-тематического планирования по предмету «Информатика и ИКТ» на 201</w:t>
            </w:r>
            <w:r>
              <w:t>6</w:t>
            </w:r>
            <w:r w:rsidRPr="00D7333B">
              <w:t xml:space="preserve"> – 201</w:t>
            </w:r>
            <w:r>
              <w:t>7</w:t>
            </w:r>
            <w:r w:rsidRPr="00D7333B">
              <w:t xml:space="preserve"> учебный год;</w:t>
            </w:r>
          </w:p>
          <w:p w:rsidR="00DD7FB2" w:rsidRPr="00D7333B" w:rsidRDefault="00DD7FB2" w:rsidP="009F2272">
            <w:pPr>
              <w:pStyle w:val="NormalWeb"/>
              <w:numPr>
                <w:ilvl w:val="0"/>
                <w:numId w:val="11"/>
              </w:numPr>
              <w:tabs>
                <w:tab w:val="clear" w:pos="720"/>
                <w:tab w:val="num" w:pos="420"/>
              </w:tabs>
              <w:spacing w:line="276" w:lineRule="auto"/>
              <w:ind w:left="420"/>
            </w:pPr>
            <w:r w:rsidRPr="00D7333B">
              <w:t>рекомендации по составлению тематических планов;</w:t>
            </w:r>
          </w:p>
          <w:p w:rsidR="00DD7FB2" w:rsidRPr="00D7333B" w:rsidRDefault="00DD7FB2" w:rsidP="009F2272">
            <w:pPr>
              <w:pStyle w:val="NormalWeb"/>
              <w:numPr>
                <w:ilvl w:val="0"/>
                <w:numId w:val="11"/>
              </w:numPr>
              <w:tabs>
                <w:tab w:val="clear" w:pos="720"/>
                <w:tab w:val="num" w:pos="420"/>
              </w:tabs>
              <w:spacing w:line="276" w:lineRule="auto"/>
              <w:ind w:left="420"/>
            </w:pPr>
            <w:r w:rsidRPr="00D7333B">
              <w:t>проведение олимпиады по информатике (школьный  тур)</w:t>
            </w:r>
          </w:p>
          <w:p w:rsidR="00DD7FB2" w:rsidRPr="00D7333B" w:rsidRDefault="00DD7FB2" w:rsidP="009F2272">
            <w:pPr>
              <w:pStyle w:val="NormalWeb"/>
              <w:numPr>
                <w:ilvl w:val="0"/>
                <w:numId w:val="11"/>
              </w:numPr>
              <w:tabs>
                <w:tab w:val="clear" w:pos="720"/>
                <w:tab w:val="num" w:pos="420"/>
              </w:tabs>
              <w:spacing w:line="276" w:lineRule="auto"/>
              <w:ind w:left="420"/>
            </w:pPr>
            <w:r w:rsidRPr="00D7333B">
              <w:t xml:space="preserve">анализ предметных результатов школьников на уровне региона, муниципалитета, школы по информатике (работа с аналитическими материалами ЕГЭ и </w:t>
            </w:r>
            <w:r>
              <w:t>ОГЭ</w:t>
            </w:r>
            <w:r w:rsidRPr="00D7333B">
              <w:t>)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семинар – практикум</w:t>
            </w: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МБОУ ПСОШ №1</w:t>
            </w: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консультации</w:t>
            </w: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метод помощь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D7FB2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 xml:space="preserve">учителя </w:t>
            </w:r>
            <w:r>
              <w:t>–</w:t>
            </w:r>
            <w:r w:rsidRPr="00D7333B">
              <w:t>наставники</w:t>
            </w: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>
              <w:t>метод совет</w:t>
            </w:r>
          </w:p>
        </w:tc>
      </w:tr>
      <w:tr w:rsidR="00DD7FB2" w:rsidRPr="00943A5D" w:rsidTr="009F2272">
        <w:trPr>
          <w:cantSplit/>
          <w:trHeight w:val="3837"/>
          <w:tblCellSpacing w:w="0" w:type="dxa"/>
        </w:trPr>
        <w:tc>
          <w:tcPr>
            <w:tcW w:w="54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extDirection w:val="btLr"/>
          </w:tcPr>
          <w:p w:rsidR="00DD7FB2" w:rsidRPr="00D7333B" w:rsidRDefault="00DD7FB2" w:rsidP="00A70C3F">
            <w:pPr>
              <w:pStyle w:val="NormalWeb"/>
              <w:ind w:left="360" w:right="113"/>
              <w:jc w:val="center"/>
            </w:pPr>
            <w:r w:rsidRPr="00D7333B">
              <w:t>ноябрь</w:t>
            </w:r>
          </w:p>
        </w:tc>
        <w:tc>
          <w:tcPr>
            <w:tcW w:w="51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D7FB2" w:rsidRPr="00F25023" w:rsidRDefault="00DD7FB2" w:rsidP="009F2272">
            <w:pPr>
              <w:pStyle w:val="NormalWeb"/>
              <w:numPr>
                <w:ilvl w:val="0"/>
                <w:numId w:val="13"/>
              </w:numPr>
              <w:tabs>
                <w:tab w:val="clear" w:pos="720"/>
                <w:tab w:val="num" w:pos="420"/>
              </w:tabs>
              <w:spacing w:before="0" w:beforeAutospacing="0" w:after="0" w:afterAutospacing="0" w:line="276" w:lineRule="auto"/>
              <w:ind w:left="414" w:hanging="357"/>
            </w:pPr>
            <w:r w:rsidRPr="00F25023">
              <w:t>Семинар учителей информатики  «Совершенствование преподавание предмета «Информатика и ИКТ» в современных условиях развития образования»</w:t>
            </w:r>
          </w:p>
          <w:p w:rsidR="00DD7FB2" w:rsidRPr="00D7333B" w:rsidRDefault="00DD7FB2" w:rsidP="009F2272">
            <w:pPr>
              <w:pStyle w:val="NormalWeb"/>
              <w:numPr>
                <w:ilvl w:val="0"/>
                <w:numId w:val="13"/>
              </w:numPr>
              <w:tabs>
                <w:tab w:val="clear" w:pos="720"/>
                <w:tab w:val="num" w:pos="420"/>
              </w:tabs>
              <w:spacing w:before="0" w:beforeAutospacing="0" w:after="0" w:afterAutospacing="0" w:line="276" w:lineRule="auto"/>
              <w:ind w:left="414" w:hanging="357"/>
            </w:pPr>
            <w:r w:rsidRPr="00D7333B">
              <w:t>подготовка к олимпиаде по информатике (муниципальный тур);</w:t>
            </w:r>
          </w:p>
          <w:p w:rsidR="00DD7FB2" w:rsidRPr="00D7333B" w:rsidRDefault="00DD7FB2" w:rsidP="00A70C3F">
            <w:pPr>
              <w:pStyle w:val="NormalWeb"/>
              <w:spacing w:before="0" w:beforeAutospacing="0" w:after="0" w:afterAutospacing="0" w:line="276" w:lineRule="auto"/>
            </w:pPr>
            <w:r w:rsidRPr="00D7333B">
              <w:t>методические аспекты подготовки учащихся к ЕГЭ и ОГЭ по информатике в 201</w:t>
            </w:r>
            <w:r>
              <w:t>7</w:t>
            </w:r>
            <w:r w:rsidRPr="00D7333B">
              <w:t xml:space="preserve"> году. Изменения в материалах КИМ ЕГЭ по сравнению с </w:t>
            </w:r>
            <w:r>
              <w:t>прошлым у</w:t>
            </w:r>
            <w:r w:rsidRPr="00D7333B">
              <w:t>чебным годом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МБОУ «Ленино-Кокушкинская СОШ»</w:t>
            </w: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учителя информатики МБОУ «Ленино - Кокушкинская СОШ»</w:t>
            </w:r>
          </w:p>
          <w:p w:rsidR="00DD7FB2" w:rsidRPr="00D7333B" w:rsidRDefault="00DD7FB2" w:rsidP="00A70C3F">
            <w:pPr>
              <w:pStyle w:val="NormalWeb"/>
              <w:jc w:val="center"/>
            </w:pPr>
            <w:r>
              <w:t>Цыганова</w:t>
            </w:r>
            <w:r w:rsidRPr="00D7333B">
              <w:t xml:space="preserve"> </w:t>
            </w:r>
            <w:r>
              <w:t>Р</w:t>
            </w:r>
            <w:r w:rsidRPr="00D7333B">
              <w:t>.</w:t>
            </w:r>
            <w:r>
              <w:t>Р.</w:t>
            </w:r>
          </w:p>
          <w:p w:rsidR="00DD7FB2" w:rsidRPr="00D7333B" w:rsidRDefault="00DD7FB2" w:rsidP="00A70C3F">
            <w:pPr>
              <w:pStyle w:val="NormalWeb"/>
              <w:jc w:val="center"/>
            </w:pPr>
            <w:r w:rsidRPr="00D7333B">
              <w:t>Гимадиева М.Ш.</w:t>
            </w:r>
          </w:p>
          <w:p w:rsidR="00DD7FB2" w:rsidRPr="00D7333B" w:rsidRDefault="00DD7FB2" w:rsidP="00A70C3F">
            <w:pPr>
              <w:pStyle w:val="NormalWeb"/>
              <w:jc w:val="center"/>
            </w:pPr>
            <w:r w:rsidRPr="00D7333B">
              <w:t>Борисова В.И.</w:t>
            </w: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</w:p>
        </w:tc>
      </w:tr>
      <w:tr w:rsidR="00DD7FB2" w:rsidRPr="00943A5D" w:rsidTr="009F2272">
        <w:trPr>
          <w:cantSplit/>
          <w:trHeight w:val="2078"/>
          <w:tblCellSpacing w:w="0" w:type="dxa"/>
        </w:trPr>
        <w:tc>
          <w:tcPr>
            <w:tcW w:w="54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extDirection w:val="btLr"/>
          </w:tcPr>
          <w:p w:rsidR="00DD7FB2" w:rsidRPr="00D7333B" w:rsidRDefault="00DD7FB2" w:rsidP="00A70C3F">
            <w:pPr>
              <w:pStyle w:val="NormalWeb"/>
              <w:ind w:left="360" w:right="113"/>
              <w:jc w:val="center"/>
            </w:pPr>
            <w:r w:rsidRPr="00D7333B">
              <w:t>декабрь</w:t>
            </w:r>
          </w:p>
        </w:tc>
        <w:tc>
          <w:tcPr>
            <w:tcW w:w="51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D7FB2" w:rsidRPr="00D7333B" w:rsidRDefault="00DD7FB2" w:rsidP="009F2272">
            <w:pPr>
              <w:pStyle w:val="NormalWeb"/>
              <w:numPr>
                <w:ilvl w:val="0"/>
                <w:numId w:val="12"/>
              </w:numPr>
              <w:tabs>
                <w:tab w:val="clear" w:pos="720"/>
                <w:tab w:val="num" w:pos="240"/>
              </w:tabs>
              <w:spacing w:line="276" w:lineRule="auto"/>
              <w:ind w:left="240" w:hanging="180"/>
            </w:pPr>
            <w:r w:rsidRPr="00D7333B">
              <w:t>Проведение муниципального тура всероссийской олимпиады по информатике;</w:t>
            </w:r>
          </w:p>
          <w:p w:rsidR="00DD7FB2" w:rsidRPr="00D7333B" w:rsidRDefault="00DD7FB2" w:rsidP="009F2272">
            <w:pPr>
              <w:pStyle w:val="NormalWeb"/>
              <w:numPr>
                <w:ilvl w:val="0"/>
                <w:numId w:val="12"/>
              </w:numPr>
              <w:tabs>
                <w:tab w:val="clear" w:pos="720"/>
                <w:tab w:val="num" w:pos="240"/>
              </w:tabs>
              <w:spacing w:line="276" w:lineRule="auto"/>
              <w:ind w:left="240" w:hanging="180"/>
            </w:pPr>
            <w:r w:rsidRPr="00D7333B">
              <w:t xml:space="preserve">текущие вопросы: подготовка к конкурсу «Юный программист» (муниципальный тур); </w:t>
            </w:r>
          </w:p>
          <w:p w:rsidR="00DD7FB2" w:rsidRPr="00D7333B" w:rsidRDefault="00DD7FB2" w:rsidP="00A70C3F">
            <w:pPr>
              <w:pStyle w:val="NormalWeb"/>
              <w:spacing w:line="276" w:lineRule="auto"/>
            </w:pPr>
            <w:r w:rsidRPr="00D7333B">
              <w:t>проведение предметной недели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семинар</w:t>
            </w: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члены комиссии по проведению олимпиады</w:t>
            </w: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учителя информатики</w:t>
            </w:r>
          </w:p>
        </w:tc>
      </w:tr>
      <w:tr w:rsidR="00DD7FB2" w:rsidRPr="00943A5D" w:rsidTr="009F2272">
        <w:trPr>
          <w:cantSplit/>
          <w:trHeight w:val="959"/>
          <w:tblCellSpacing w:w="0" w:type="dxa"/>
        </w:trPr>
        <w:tc>
          <w:tcPr>
            <w:tcW w:w="54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extDirection w:val="btLr"/>
          </w:tcPr>
          <w:p w:rsidR="00DD7FB2" w:rsidRPr="00D7333B" w:rsidRDefault="00DD7FB2" w:rsidP="00A70C3F">
            <w:pPr>
              <w:pStyle w:val="NormalWeb"/>
              <w:ind w:left="360" w:right="113"/>
              <w:jc w:val="center"/>
            </w:pPr>
            <w:r w:rsidRPr="00D7333B">
              <w:t>январь</w:t>
            </w:r>
          </w:p>
        </w:tc>
        <w:tc>
          <w:tcPr>
            <w:tcW w:w="51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D7FB2" w:rsidRPr="00D7333B" w:rsidRDefault="00DD7FB2" w:rsidP="00A70C3F">
            <w:pPr>
              <w:pStyle w:val="NormalWeb"/>
              <w:spacing w:line="276" w:lineRule="auto"/>
            </w:pPr>
            <w:r w:rsidRPr="00D7333B">
              <w:t>проведение школьного тура конкурса «Юный программист»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школы района</w:t>
            </w: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>
              <w:t>Учителя информатики</w:t>
            </w:r>
          </w:p>
        </w:tc>
      </w:tr>
      <w:tr w:rsidR="00DD7FB2" w:rsidRPr="00943A5D" w:rsidTr="009F2272">
        <w:trPr>
          <w:cantSplit/>
          <w:trHeight w:val="1134"/>
          <w:tblCellSpacing w:w="0" w:type="dxa"/>
        </w:trPr>
        <w:tc>
          <w:tcPr>
            <w:tcW w:w="54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extDirection w:val="btLr"/>
          </w:tcPr>
          <w:p w:rsidR="00DD7FB2" w:rsidRPr="00D7333B" w:rsidRDefault="00DD7FB2" w:rsidP="00A70C3F">
            <w:pPr>
              <w:pStyle w:val="NormalWeb"/>
              <w:ind w:left="360" w:right="113"/>
              <w:jc w:val="center"/>
            </w:pPr>
            <w:r w:rsidRPr="00D7333B">
              <w:t>март</w:t>
            </w:r>
          </w:p>
        </w:tc>
        <w:tc>
          <w:tcPr>
            <w:tcW w:w="51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D7FB2" w:rsidRDefault="00DD7FB2" w:rsidP="009F2272">
            <w:pPr>
              <w:pStyle w:val="NormalWeb"/>
              <w:numPr>
                <w:ilvl w:val="0"/>
                <w:numId w:val="15"/>
              </w:numPr>
              <w:tabs>
                <w:tab w:val="clear" w:pos="720"/>
                <w:tab w:val="num" w:pos="240"/>
              </w:tabs>
              <w:spacing w:line="276" w:lineRule="auto"/>
              <w:ind w:left="240" w:hanging="180"/>
            </w:pPr>
            <w:r w:rsidRPr="000314C4">
              <w:t>Семинар учителей информатики «Особенности преподавания предмета «Информатика и ИКТ» в условиях перехода к ФГОС ООО»;</w:t>
            </w:r>
          </w:p>
          <w:p w:rsidR="00DD7FB2" w:rsidRPr="00897D84" w:rsidRDefault="00DD7FB2" w:rsidP="009F2272">
            <w:pPr>
              <w:pStyle w:val="NormalWeb"/>
              <w:numPr>
                <w:ilvl w:val="0"/>
                <w:numId w:val="15"/>
              </w:numPr>
              <w:tabs>
                <w:tab w:val="clear" w:pos="720"/>
                <w:tab w:val="num" w:pos="240"/>
              </w:tabs>
              <w:spacing w:line="276" w:lineRule="auto"/>
              <w:ind w:left="240" w:hanging="180"/>
              <w:rPr>
                <w:color w:val="943634"/>
                <w:sz w:val="16"/>
                <w:szCs w:val="16"/>
              </w:rPr>
            </w:pPr>
            <w:r>
              <w:t>Заседание метод совета по вопросу подготовки обучающихся к республиканскому конкурсу «Юный программист»</w:t>
            </w:r>
          </w:p>
          <w:p w:rsidR="00DD7FB2" w:rsidRPr="00D7333B" w:rsidRDefault="00DD7FB2" w:rsidP="00A70C3F">
            <w:pPr>
              <w:pStyle w:val="NormalWeb"/>
              <w:spacing w:line="276" w:lineRule="auto"/>
              <w:ind w:left="60"/>
            </w:pPr>
            <w:r w:rsidRPr="00D7333B">
              <w:t xml:space="preserve">Семинар-практикум по подготовке к </w:t>
            </w:r>
            <w:r>
              <w:t>ОГЭ</w:t>
            </w:r>
            <w:r w:rsidRPr="00D7333B">
              <w:t xml:space="preserve"> и ЕГЭ (в 2 недели 1 раз)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D7FB2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МБОУ «</w:t>
            </w:r>
            <w:r>
              <w:t xml:space="preserve">Читинская </w:t>
            </w:r>
            <w:r w:rsidRPr="00D7333B">
              <w:t>СОШ»</w:t>
            </w:r>
          </w:p>
          <w:p w:rsidR="00DD7FB2" w:rsidRDefault="00DD7FB2" w:rsidP="00A70C3F">
            <w:pPr>
              <w:pStyle w:val="NormalWeb"/>
              <w:spacing w:line="276" w:lineRule="auto"/>
              <w:jc w:val="center"/>
            </w:pPr>
          </w:p>
          <w:p w:rsidR="00DD7FB2" w:rsidRDefault="00DD7FB2" w:rsidP="00A70C3F">
            <w:pPr>
              <w:pStyle w:val="NormalWeb"/>
              <w:spacing w:line="276" w:lineRule="auto"/>
              <w:jc w:val="center"/>
            </w:pPr>
            <w:r>
              <w:t>Метод совет</w:t>
            </w: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МБОУ «ПСОШ №1»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>
              <w:t>Файзрахманов С.А.</w:t>
            </w:r>
          </w:p>
          <w:p w:rsidR="00DD7FB2" w:rsidRDefault="00DD7FB2" w:rsidP="00A70C3F">
            <w:pPr>
              <w:pStyle w:val="NormalWeb"/>
              <w:spacing w:line="276" w:lineRule="auto"/>
              <w:jc w:val="center"/>
            </w:pP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>
              <w:t>Метод совет</w:t>
            </w:r>
          </w:p>
          <w:p w:rsidR="00DD7FB2" w:rsidRDefault="00DD7FB2" w:rsidP="00A70C3F">
            <w:pPr>
              <w:pStyle w:val="NormalWeb"/>
              <w:spacing w:line="276" w:lineRule="auto"/>
              <w:jc w:val="center"/>
            </w:pP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отв. учителя</w:t>
            </w:r>
          </w:p>
        </w:tc>
      </w:tr>
      <w:tr w:rsidR="00DD7FB2" w:rsidRPr="00943A5D" w:rsidTr="009F2272">
        <w:trPr>
          <w:cantSplit/>
          <w:trHeight w:val="1134"/>
          <w:tblCellSpacing w:w="0" w:type="dxa"/>
        </w:trPr>
        <w:tc>
          <w:tcPr>
            <w:tcW w:w="54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extDirection w:val="btLr"/>
          </w:tcPr>
          <w:p w:rsidR="00DD7FB2" w:rsidRPr="00D7333B" w:rsidRDefault="00DD7FB2" w:rsidP="00A70C3F">
            <w:pPr>
              <w:pStyle w:val="NormalWeb"/>
              <w:ind w:left="360" w:right="113"/>
              <w:jc w:val="center"/>
            </w:pPr>
            <w:r w:rsidRPr="00D7333B">
              <w:t xml:space="preserve">апрель </w:t>
            </w:r>
          </w:p>
        </w:tc>
        <w:tc>
          <w:tcPr>
            <w:tcW w:w="51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D7FB2" w:rsidRPr="00D7333B" w:rsidRDefault="00DD7FB2" w:rsidP="00A70C3F">
            <w:pPr>
              <w:pStyle w:val="NormalWeb"/>
              <w:spacing w:line="276" w:lineRule="auto"/>
            </w:pPr>
            <w:r w:rsidRPr="00D7333B">
              <w:t>Решение задач ЕГЭ по информатике;организация консультаций для выпускников, сдающих экзамен в форме ЕГЭМуниципальный тур конкурса «Юный программист»Республиканский конкурс «Юный программист», заочный тур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D7FB2" w:rsidRPr="00D7333B" w:rsidRDefault="00DD7FB2" w:rsidP="00A70C3F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D7333B">
              <w:t>заседание РМО</w:t>
            </w:r>
          </w:p>
          <w:p w:rsidR="00DD7FB2" w:rsidRPr="00D7333B" w:rsidRDefault="00DD7FB2" w:rsidP="00A70C3F">
            <w:pPr>
              <w:pStyle w:val="NormalWeb"/>
              <w:spacing w:before="0" w:beforeAutospacing="0" w:after="0" w:afterAutospacing="0" w:line="276" w:lineRule="auto"/>
              <w:jc w:val="center"/>
            </w:pPr>
            <w:r w:rsidRPr="00D7333B">
              <w:t>МБОУ ПСОШ №1</w:t>
            </w:r>
          </w:p>
          <w:p w:rsidR="00DD7FB2" w:rsidRPr="00D7333B" w:rsidRDefault="00DD7FB2" w:rsidP="00A70C3F">
            <w:pPr>
              <w:pStyle w:val="NormalWeb"/>
              <w:spacing w:before="0" w:beforeAutospacing="0" w:after="0" w:afterAutospacing="0" w:line="276" w:lineRule="auto"/>
              <w:jc w:val="center"/>
            </w:pPr>
          </w:p>
          <w:p w:rsidR="00DD7FB2" w:rsidRPr="00D7333B" w:rsidRDefault="00DD7FB2" w:rsidP="00A70C3F">
            <w:pPr>
              <w:pStyle w:val="NormalWeb"/>
              <w:spacing w:before="0" w:beforeAutospacing="0" w:after="0" w:afterAutospacing="0" w:line="276" w:lineRule="auto"/>
              <w:jc w:val="center"/>
            </w:pP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инициативная группа</w:t>
            </w: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члены комиссии по проведению конкурса</w:t>
            </w: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</w:p>
        </w:tc>
      </w:tr>
      <w:tr w:rsidR="00DD7FB2" w:rsidRPr="00943A5D" w:rsidTr="009F2272">
        <w:trPr>
          <w:cantSplit/>
          <w:trHeight w:val="1134"/>
          <w:tblCellSpacing w:w="0" w:type="dxa"/>
        </w:trPr>
        <w:tc>
          <w:tcPr>
            <w:tcW w:w="54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extDirection w:val="btLr"/>
          </w:tcPr>
          <w:p w:rsidR="00DD7FB2" w:rsidRPr="00D7333B" w:rsidRDefault="00DD7FB2" w:rsidP="00A70C3F">
            <w:pPr>
              <w:pStyle w:val="NormalWeb"/>
              <w:ind w:left="360" w:right="113"/>
              <w:jc w:val="center"/>
            </w:pPr>
            <w:r w:rsidRPr="00D7333B">
              <w:t>май</w:t>
            </w:r>
          </w:p>
        </w:tc>
        <w:tc>
          <w:tcPr>
            <w:tcW w:w="51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D7FB2" w:rsidRPr="00D7333B" w:rsidRDefault="00DD7FB2" w:rsidP="009F2272">
            <w:pPr>
              <w:pStyle w:val="NormalWeb"/>
              <w:numPr>
                <w:ilvl w:val="0"/>
                <w:numId w:val="17"/>
              </w:numPr>
              <w:tabs>
                <w:tab w:val="clear" w:pos="720"/>
                <w:tab w:val="num" w:pos="420"/>
              </w:tabs>
              <w:spacing w:line="276" w:lineRule="auto"/>
              <w:ind w:left="420"/>
            </w:pPr>
            <w:r w:rsidRPr="00D7333B">
              <w:t>Семинар – практикум по решению задач ЕГЭ;</w:t>
            </w:r>
          </w:p>
          <w:p w:rsidR="00DD7FB2" w:rsidRPr="00D7333B" w:rsidRDefault="00DD7FB2" w:rsidP="009F2272">
            <w:pPr>
              <w:pStyle w:val="NormalWeb"/>
              <w:numPr>
                <w:ilvl w:val="0"/>
                <w:numId w:val="17"/>
              </w:numPr>
              <w:tabs>
                <w:tab w:val="clear" w:pos="720"/>
                <w:tab w:val="num" w:pos="420"/>
              </w:tabs>
              <w:spacing w:line="276" w:lineRule="auto"/>
              <w:ind w:left="420"/>
            </w:pPr>
            <w:r w:rsidRPr="00D7333B">
              <w:rPr>
                <w:color w:val="000000"/>
              </w:rPr>
              <w:t xml:space="preserve">обобщение опыта работы учителей, </w:t>
            </w:r>
          </w:p>
          <w:p w:rsidR="00DD7FB2" w:rsidRPr="00D7333B" w:rsidRDefault="00DD7FB2" w:rsidP="009F2272">
            <w:pPr>
              <w:pStyle w:val="NormalWeb"/>
              <w:numPr>
                <w:ilvl w:val="0"/>
                <w:numId w:val="17"/>
              </w:numPr>
              <w:tabs>
                <w:tab w:val="clear" w:pos="720"/>
                <w:tab w:val="num" w:pos="420"/>
              </w:tabs>
              <w:spacing w:line="276" w:lineRule="auto"/>
              <w:ind w:left="420"/>
            </w:pPr>
            <w:r w:rsidRPr="00D7333B">
              <w:rPr>
                <w:color w:val="000000"/>
              </w:rPr>
              <w:t>республиканский конкурс «Юный программист» (республиканский тур);</w:t>
            </w:r>
          </w:p>
          <w:p w:rsidR="00DD7FB2" w:rsidRPr="00D7333B" w:rsidRDefault="00DD7FB2" w:rsidP="009F2272">
            <w:pPr>
              <w:pStyle w:val="NormalWeb"/>
              <w:numPr>
                <w:ilvl w:val="0"/>
                <w:numId w:val="17"/>
              </w:numPr>
              <w:tabs>
                <w:tab w:val="clear" w:pos="720"/>
                <w:tab w:val="num" w:pos="420"/>
              </w:tabs>
              <w:spacing w:line="276" w:lineRule="auto"/>
              <w:ind w:left="420"/>
            </w:pPr>
            <w:r w:rsidRPr="00D7333B">
              <w:t>анализ работы районного методического объединения учителей информатики в 201</w:t>
            </w:r>
            <w:r>
              <w:t>6</w:t>
            </w:r>
            <w:r w:rsidRPr="00D7333B">
              <w:t>-201</w:t>
            </w:r>
            <w:r>
              <w:t>7</w:t>
            </w:r>
            <w:r w:rsidRPr="00D7333B">
              <w:t xml:space="preserve"> учебном году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МБОУ «ПСОШ №1»</w:t>
            </w: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заседание РМО</w:t>
            </w: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МБОУ ПСОШ №1</w:t>
            </w: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Лагерь «Байтик»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Яруллина М.Ф.</w:t>
            </w: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>
              <w:t>Метод совет</w:t>
            </w: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Гимадиева М.Ш.</w:t>
            </w:r>
          </w:p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Борисова В.И.</w:t>
            </w:r>
          </w:p>
        </w:tc>
      </w:tr>
      <w:tr w:rsidR="00DD7FB2" w:rsidRPr="00943A5D" w:rsidTr="009F2272">
        <w:trPr>
          <w:cantSplit/>
          <w:trHeight w:val="1134"/>
          <w:tblCellSpacing w:w="0" w:type="dxa"/>
        </w:trPr>
        <w:tc>
          <w:tcPr>
            <w:tcW w:w="546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textDirection w:val="btLr"/>
          </w:tcPr>
          <w:p w:rsidR="00DD7FB2" w:rsidRPr="00D7333B" w:rsidRDefault="00DD7FB2" w:rsidP="00A70C3F">
            <w:pPr>
              <w:pStyle w:val="NormalWeb"/>
              <w:ind w:left="360" w:right="113"/>
              <w:jc w:val="center"/>
            </w:pPr>
            <w:r w:rsidRPr="00D7333B">
              <w:t>июнь</w:t>
            </w:r>
          </w:p>
        </w:tc>
        <w:tc>
          <w:tcPr>
            <w:tcW w:w="51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DD7FB2" w:rsidRPr="00D7333B" w:rsidRDefault="00DD7FB2" w:rsidP="009F2272">
            <w:pPr>
              <w:pStyle w:val="NormalWeb"/>
              <w:numPr>
                <w:ilvl w:val="0"/>
                <w:numId w:val="17"/>
              </w:numPr>
              <w:tabs>
                <w:tab w:val="clear" w:pos="720"/>
                <w:tab w:val="num" w:pos="420"/>
              </w:tabs>
              <w:spacing w:line="276" w:lineRule="auto"/>
              <w:ind w:left="420"/>
            </w:pPr>
            <w:r w:rsidRPr="00D7333B">
              <w:t>Итоговое совещание учителей информатики по результатам работы РМО в 201</w:t>
            </w:r>
            <w:r>
              <w:t>6</w:t>
            </w:r>
            <w:r w:rsidRPr="00D7333B">
              <w:t xml:space="preserve"> -201</w:t>
            </w:r>
            <w:r>
              <w:t>7</w:t>
            </w:r>
            <w:r w:rsidRPr="00D7333B">
              <w:t>учебном году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МБО ПСОШ №1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DD7FB2" w:rsidRPr="00D7333B" w:rsidRDefault="00DD7FB2" w:rsidP="00A70C3F">
            <w:pPr>
              <w:pStyle w:val="NormalWeb"/>
              <w:spacing w:line="276" w:lineRule="auto"/>
              <w:jc w:val="center"/>
            </w:pPr>
            <w:r w:rsidRPr="00D7333B">
              <w:t>инициативная группа</w:t>
            </w:r>
          </w:p>
        </w:tc>
      </w:tr>
    </w:tbl>
    <w:p w:rsidR="00DD7FB2" w:rsidRPr="00D7333B" w:rsidRDefault="00DD7FB2" w:rsidP="009F2272">
      <w:pPr>
        <w:pStyle w:val="NormalWeb"/>
      </w:pPr>
      <w:r w:rsidRPr="00D7333B">
        <w:t> </w:t>
      </w:r>
    </w:p>
    <w:p w:rsidR="00DD7FB2" w:rsidRDefault="00DD7FB2" w:rsidP="00EA0524">
      <w:pPr>
        <w:jc w:val="both"/>
        <w:rPr>
          <w:rFonts w:ascii="Times New Roman" w:hAnsi="Times New Roman"/>
          <w:sz w:val="24"/>
          <w:szCs w:val="24"/>
        </w:rPr>
      </w:pPr>
    </w:p>
    <w:p w:rsidR="00DD7FB2" w:rsidRDefault="00DD7FB2" w:rsidP="00EA0524">
      <w:pPr>
        <w:jc w:val="both"/>
        <w:rPr>
          <w:rFonts w:ascii="Times New Roman" w:hAnsi="Times New Roman"/>
          <w:sz w:val="24"/>
          <w:szCs w:val="24"/>
        </w:rPr>
      </w:pPr>
    </w:p>
    <w:p w:rsidR="00DD7FB2" w:rsidRDefault="00DD7FB2" w:rsidP="00EA0524">
      <w:pPr>
        <w:jc w:val="both"/>
        <w:rPr>
          <w:rFonts w:ascii="Times New Roman" w:hAnsi="Times New Roman"/>
          <w:sz w:val="24"/>
          <w:szCs w:val="24"/>
        </w:rPr>
      </w:pPr>
    </w:p>
    <w:p w:rsidR="00DD7FB2" w:rsidRPr="004B380D" w:rsidRDefault="00DD7FB2" w:rsidP="00EA0524">
      <w:pPr>
        <w:jc w:val="both"/>
        <w:rPr>
          <w:rFonts w:ascii="Times New Roman" w:hAnsi="Times New Roman"/>
          <w:sz w:val="24"/>
          <w:szCs w:val="24"/>
        </w:rPr>
      </w:pPr>
    </w:p>
    <w:sectPr w:rsidR="00DD7FB2" w:rsidRPr="004B380D" w:rsidSect="005634E6">
      <w:pgSz w:w="11906" w:h="16838"/>
      <w:pgMar w:top="71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10A0C6F"/>
    <w:multiLevelType w:val="hybridMultilevel"/>
    <w:tmpl w:val="7004E8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387536"/>
    <w:multiLevelType w:val="hybridMultilevel"/>
    <w:tmpl w:val="F6D63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4E35D1"/>
    <w:multiLevelType w:val="hybridMultilevel"/>
    <w:tmpl w:val="AA784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351C1F"/>
    <w:multiLevelType w:val="hybridMultilevel"/>
    <w:tmpl w:val="2E024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B3730C"/>
    <w:multiLevelType w:val="hybridMultilevel"/>
    <w:tmpl w:val="F5A694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4F7F25"/>
    <w:multiLevelType w:val="hybridMultilevel"/>
    <w:tmpl w:val="33B8A156"/>
    <w:lvl w:ilvl="0" w:tplc="F336FA0C"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4AC36C5"/>
    <w:multiLevelType w:val="hybridMultilevel"/>
    <w:tmpl w:val="DD0CDA40"/>
    <w:lvl w:ilvl="0" w:tplc="65C847B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51F6FCC"/>
    <w:multiLevelType w:val="multilevel"/>
    <w:tmpl w:val="7782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D4036A7"/>
    <w:multiLevelType w:val="hybridMultilevel"/>
    <w:tmpl w:val="CE6241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EB4BB8"/>
    <w:multiLevelType w:val="hybridMultilevel"/>
    <w:tmpl w:val="10EC9F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0C95B58"/>
    <w:multiLevelType w:val="hybridMultilevel"/>
    <w:tmpl w:val="082E20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A32630"/>
    <w:multiLevelType w:val="hybridMultilevel"/>
    <w:tmpl w:val="5F080A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1A764B"/>
    <w:multiLevelType w:val="hybridMultilevel"/>
    <w:tmpl w:val="CFD479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0510EB"/>
    <w:multiLevelType w:val="multilevel"/>
    <w:tmpl w:val="8AEE6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58C4CA4"/>
    <w:multiLevelType w:val="hybridMultilevel"/>
    <w:tmpl w:val="D4C666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7F4CF6"/>
    <w:multiLevelType w:val="hybridMultilevel"/>
    <w:tmpl w:val="609221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C5A4CA2"/>
    <w:multiLevelType w:val="hybridMultilevel"/>
    <w:tmpl w:val="311C63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9A7A9A"/>
    <w:multiLevelType w:val="hybridMultilevel"/>
    <w:tmpl w:val="960CB9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500752C3"/>
    <w:multiLevelType w:val="hybridMultilevel"/>
    <w:tmpl w:val="7E18E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AF171D"/>
    <w:multiLevelType w:val="multilevel"/>
    <w:tmpl w:val="7D3E5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7"/>
  </w:num>
  <w:num w:numId="8">
    <w:abstractNumId w:val="14"/>
  </w:num>
  <w:num w:numId="9">
    <w:abstractNumId w:val="15"/>
  </w:num>
  <w:num w:numId="10">
    <w:abstractNumId w:val="16"/>
  </w:num>
  <w:num w:numId="11">
    <w:abstractNumId w:val="3"/>
  </w:num>
  <w:num w:numId="12">
    <w:abstractNumId w:val="12"/>
  </w:num>
  <w:num w:numId="13">
    <w:abstractNumId w:val="11"/>
  </w:num>
  <w:num w:numId="14">
    <w:abstractNumId w:val="1"/>
  </w:num>
  <w:num w:numId="15">
    <w:abstractNumId w:val="9"/>
  </w:num>
  <w:num w:numId="16">
    <w:abstractNumId w:val="17"/>
  </w:num>
  <w:num w:numId="17">
    <w:abstractNumId w:val="19"/>
  </w:num>
  <w:num w:numId="18">
    <w:abstractNumId w:val="13"/>
  </w:num>
  <w:num w:numId="19">
    <w:abstractNumId w:val="5"/>
  </w:num>
  <w:num w:numId="20">
    <w:abstractNumId w:val="4"/>
  </w:num>
  <w:num w:numId="2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6074"/>
    <w:rsid w:val="00003B22"/>
    <w:rsid w:val="00013030"/>
    <w:rsid w:val="000314C4"/>
    <w:rsid w:val="000558CE"/>
    <w:rsid w:val="00067850"/>
    <w:rsid w:val="00076A20"/>
    <w:rsid w:val="000A192B"/>
    <w:rsid w:val="000A645D"/>
    <w:rsid w:val="000C2DE8"/>
    <w:rsid w:val="000E72A4"/>
    <w:rsid w:val="000F6B03"/>
    <w:rsid w:val="001018F9"/>
    <w:rsid w:val="001038DC"/>
    <w:rsid w:val="0016098E"/>
    <w:rsid w:val="001825EE"/>
    <w:rsid w:val="00184CE2"/>
    <w:rsid w:val="0019199C"/>
    <w:rsid w:val="001B6DE4"/>
    <w:rsid w:val="001E1C96"/>
    <w:rsid w:val="00242756"/>
    <w:rsid w:val="00287326"/>
    <w:rsid w:val="002876B9"/>
    <w:rsid w:val="002A1D72"/>
    <w:rsid w:val="002E0C9E"/>
    <w:rsid w:val="0032219A"/>
    <w:rsid w:val="00334F9C"/>
    <w:rsid w:val="00390638"/>
    <w:rsid w:val="003E190D"/>
    <w:rsid w:val="003E33FF"/>
    <w:rsid w:val="00427DAD"/>
    <w:rsid w:val="0046444D"/>
    <w:rsid w:val="00490BBA"/>
    <w:rsid w:val="004B380D"/>
    <w:rsid w:val="004E1FEA"/>
    <w:rsid w:val="0051108B"/>
    <w:rsid w:val="0052242F"/>
    <w:rsid w:val="005320AE"/>
    <w:rsid w:val="00540554"/>
    <w:rsid w:val="005634E6"/>
    <w:rsid w:val="00587D3C"/>
    <w:rsid w:val="005A391F"/>
    <w:rsid w:val="005A6CAB"/>
    <w:rsid w:val="005C58C6"/>
    <w:rsid w:val="005D72E7"/>
    <w:rsid w:val="0062450D"/>
    <w:rsid w:val="00634EFA"/>
    <w:rsid w:val="00687802"/>
    <w:rsid w:val="006A6BC8"/>
    <w:rsid w:val="006E1D7E"/>
    <w:rsid w:val="006F64C1"/>
    <w:rsid w:val="00705A8F"/>
    <w:rsid w:val="00707F08"/>
    <w:rsid w:val="00717489"/>
    <w:rsid w:val="007209A6"/>
    <w:rsid w:val="00747F98"/>
    <w:rsid w:val="00772098"/>
    <w:rsid w:val="007A1086"/>
    <w:rsid w:val="00831531"/>
    <w:rsid w:val="00831753"/>
    <w:rsid w:val="00855F03"/>
    <w:rsid w:val="00880BD9"/>
    <w:rsid w:val="00897D84"/>
    <w:rsid w:val="008C06C7"/>
    <w:rsid w:val="008D671F"/>
    <w:rsid w:val="008E125C"/>
    <w:rsid w:val="008E14C7"/>
    <w:rsid w:val="008F22F1"/>
    <w:rsid w:val="008F78C4"/>
    <w:rsid w:val="00914EFD"/>
    <w:rsid w:val="00932EFA"/>
    <w:rsid w:val="0093482F"/>
    <w:rsid w:val="009367D8"/>
    <w:rsid w:val="00943A5D"/>
    <w:rsid w:val="0094410E"/>
    <w:rsid w:val="0096082E"/>
    <w:rsid w:val="0096415F"/>
    <w:rsid w:val="00993D30"/>
    <w:rsid w:val="009973FE"/>
    <w:rsid w:val="009A0B2F"/>
    <w:rsid w:val="009D3D18"/>
    <w:rsid w:val="009E0A73"/>
    <w:rsid w:val="009E3191"/>
    <w:rsid w:val="009E4A1B"/>
    <w:rsid w:val="009F2272"/>
    <w:rsid w:val="00A05989"/>
    <w:rsid w:val="00A12A8B"/>
    <w:rsid w:val="00A371AD"/>
    <w:rsid w:val="00A552C2"/>
    <w:rsid w:val="00A70C3F"/>
    <w:rsid w:val="00A94C7C"/>
    <w:rsid w:val="00AA6DBC"/>
    <w:rsid w:val="00AD0F89"/>
    <w:rsid w:val="00AE4343"/>
    <w:rsid w:val="00AF6AB8"/>
    <w:rsid w:val="00B1646F"/>
    <w:rsid w:val="00B50879"/>
    <w:rsid w:val="00B50BB2"/>
    <w:rsid w:val="00B75C91"/>
    <w:rsid w:val="00BB1DAA"/>
    <w:rsid w:val="00BB5391"/>
    <w:rsid w:val="00BD1256"/>
    <w:rsid w:val="00BF1615"/>
    <w:rsid w:val="00BF5EB0"/>
    <w:rsid w:val="00C56074"/>
    <w:rsid w:val="00C75377"/>
    <w:rsid w:val="00CB4DE5"/>
    <w:rsid w:val="00CC1A2E"/>
    <w:rsid w:val="00CC5350"/>
    <w:rsid w:val="00CF3001"/>
    <w:rsid w:val="00D06E55"/>
    <w:rsid w:val="00D226D0"/>
    <w:rsid w:val="00D30DA3"/>
    <w:rsid w:val="00D7333B"/>
    <w:rsid w:val="00DB20F1"/>
    <w:rsid w:val="00DC1831"/>
    <w:rsid w:val="00DC44D9"/>
    <w:rsid w:val="00DD7FB2"/>
    <w:rsid w:val="00DE4655"/>
    <w:rsid w:val="00E1786A"/>
    <w:rsid w:val="00E87A8A"/>
    <w:rsid w:val="00EA0524"/>
    <w:rsid w:val="00EA4C72"/>
    <w:rsid w:val="00EA7C5C"/>
    <w:rsid w:val="00EC0488"/>
    <w:rsid w:val="00ED6712"/>
    <w:rsid w:val="00EE34B9"/>
    <w:rsid w:val="00EF02B1"/>
    <w:rsid w:val="00F06A49"/>
    <w:rsid w:val="00F1578B"/>
    <w:rsid w:val="00F25023"/>
    <w:rsid w:val="00F452AD"/>
    <w:rsid w:val="00F97DD1"/>
    <w:rsid w:val="00FC7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1A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C56074"/>
    <w:rPr>
      <w:rFonts w:cs="Times New Roman"/>
      <w:color w:val="0066CC"/>
      <w:u w:val="single"/>
    </w:rPr>
  </w:style>
  <w:style w:type="paragraph" w:styleId="NormalWeb">
    <w:name w:val="Normal (Web)"/>
    <w:basedOn w:val="Normal"/>
    <w:uiPriority w:val="99"/>
    <w:semiHidden/>
    <w:rsid w:val="00C560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C56074"/>
    <w:rPr>
      <w:rFonts w:cs="Times New Roman"/>
    </w:rPr>
  </w:style>
  <w:style w:type="character" w:styleId="Strong">
    <w:name w:val="Strong"/>
    <w:basedOn w:val="DefaultParagraphFont"/>
    <w:uiPriority w:val="99"/>
    <w:qFormat/>
    <w:rsid w:val="00C56074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DC1831"/>
    <w:pPr>
      <w:ind w:left="720"/>
      <w:contextualSpacing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32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2EF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9F2272"/>
    <w:pPr>
      <w:suppressAutoHyphens/>
      <w:spacing w:after="12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F2272"/>
    <w:rPr>
      <w:rFonts w:cs="Times New Roman"/>
      <w:lang w:val="ru-RU" w:eastAsia="ar-SA" w:bidi="ar-SA"/>
    </w:rPr>
  </w:style>
  <w:style w:type="paragraph" w:styleId="NoSpacing">
    <w:name w:val="No Spacing"/>
    <w:link w:val="NoSpacingChar"/>
    <w:uiPriority w:val="99"/>
    <w:qFormat/>
    <w:rsid w:val="009F2272"/>
    <w:rPr>
      <w:rFonts w:ascii="Times New Roman" w:hAnsi="Times New Roman"/>
      <w:sz w:val="28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9F2272"/>
    <w:rPr>
      <w:rFonts w:ascii="Times New Roman" w:hAnsi="Times New Roman" w:cs="Times New Roman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21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ifa50@mail.ru" TargetMode="External"/><Relationship Id="rId13" Type="http://schemas.openxmlformats.org/officeDocument/2006/relationships/hyperlink" Target="mailto:verastsig@bk.ru" TargetMode="External"/><Relationship Id="rId18" Type="http://schemas.openxmlformats.org/officeDocument/2006/relationships/hyperlink" Target="mailto:kos33@bk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liliashok@yandex.ru" TargetMode="External"/><Relationship Id="rId7" Type="http://schemas.openxmlformats.org/officeDocument/2006/relationships/hyperlink" Target="mailto:dti42@mail.ru" TargetMode="External"/><Relationship Id="rId12" Type="http://schemas.openxmlformats.org/officeDocument/2006/relationships/hyperlink" Target="mailto:3307000144@edu.tatar.ru" TargetMode="External"/><Relationship Id="rId17" Type="http://schemas.openxmlformats.org/officeDocument/2006/relationships/hyperlink" Target="mailto:Radikshamsutdinow@yandex.re" TargetMode="External"/><Relationship Id="rId2" Type="http://schemas.openxmlformats.org/officeDocument/2006/relationships/styles" Target="styles.xml"/><Relationship Id="rId16" Type="http://schemas.openxmlformats.org/officeDocument/2006/relationships/hyperlink" Target="mailto:ruzaliya-16@mail.ru" TargetMode="External"/><Relationship Id="rId20" Type="http://schemas.openxmlformats.org/officeDocument/2006/relationships/hyperlink" Target="mailto:kapelka-09@mail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mailto:3307000194@edu.tatar.ru" TargetMode="External"/><Relationship Id="rId5" Type="http://schemas.openxmlformats.org/officeDocument/2006/relationships/image" Target="media/image1.png"/><Relationship Id="rId15" Type="http://schemas.openxmlformats.org/officeDocument/2006/relationships/hyperlink" Target="mailto:idrisova18@bk.ru,tathod@bk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3307000028@edu.tatar.ru" TargetMode="External"/><Relationship Id="rId19" Type="http://schemas.openxmlformats.org/officeDocument/2006/relationships/hyperlink" Target="mailto:damirkakryt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3307000255@edu.tatar.ru" TargetMode="External"/><Relationship Id="rId14" Type="http://schemas.openxmlformats.org/officeDocument/2006/relationships/hyperlink" Target="mailto:axmedov1990@mail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528</TotalTime>
  <Pages>17</Pages>
  <Words>4333</Words>
  <Characters>24700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User</cp:lastModifiedBy>
  <cp:revision>71</cp:revision>
  <cp:lastPrinted>2016-10-20T14:59:00Z</cp:lastPrinted>
  <dcterms:created xsi:type="dcterms:W3CDTF">2016-10-06T19:04:00Z</dcterms:created>
  <dcterms:modified xsi:type="dcterms:W3CDTF">2017-05-17T05:47:00Z</dcterms:modified>
</cp:coreProperties>
</file>